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9E3" w:rsidRDefault="006229E3" w:rsidP="00682D4F">
      <w:pPr>
        <w:tabs>
          <w:tab w:val="left" w:pos="3780"/>
        </w:tabs>
        <w:jc w:val="both"/>
        <w:rPr>
          <w:noProof/>
          <w:sz w:val="28"/>
          <w:szCs w:val="28"/>
          <w:lang w:val="uk-UA"/>
        </w:rPr>
      </w:pPr>
    </w:p>
    <w:p w:rsidR="006229E3" w:rsidRDefault="006229E3" w:rsidP="00682D4F">
      <w:pPr>
        <w:tabs>
          <w:tab w:val="left" w:pos="3780"/>
        </w:tabs>
        <w:jc w:val="both"/>
        <w:rPr>
          <w:sz w:val="28"/>
          <w:szCs w:val="28"/>
          <w:lang w:val="uk-UA"/>
        </w:rPr>
      </w:pPr>
      <w:r>
        <w:rPr>
          <w:noProof/>
          <w:sz w:val="28"/>
          <w:szCs w:val="28"/>
          <w:lang w:val="uk-UA"/>
        </w:rPr>
        <w:t>«</w:t>
      </w:r>
      <w:r>
        <w:rPr>
          <w:sz w:val="28"/>
          <w:szCs w:val="28"/>
          <w:lang w:val="uk-UA"/>
        </w:rPr>
        <w:t xml:space="preserve">ЗАТВЕРДЖЕНО»                                                     </w:t>
      </w:r>
    </w:p>
    <w:p w:rsidR="006229E3" w:rsidRDefault="006229E3" w:rsidP="00682D4F">
      <w:pPr>
        <w:tabs>
          <w:tab w:val="left" w:pos="3780"/>
        </w:tabs>
        <w:jc w:val="both"/>
        <w:rPr>
          <w:sz w:val="28"/>
          <w:szCs w:val="28"/>
          <w:lang w:val="uk-UA"/>
        </w:rPr>
      </w:pPr>
      <w:r>
        <w:rPr>
          <w:sz w:val="28"/>
          <w:szCs w:val="28"/>
          <w:lang w:val="uk-UA"/>
        </w:rPr>
        <w:t xml:space="preserve">                 </w:t>
      </w:r>
    </w:p>
    <w:p w:rsidR="006229E3" w:rsidRDefault="006229E3" w:rsidP="00682D4F">
      <w:pPr>
        <w:tabs>
          <w:tab w:val="left" w:pos="3780"/>
        </w:tabs>
        <w:rPr>
          <w:sz w:val="28"/>
          <w:szCs w:val="28"/>
          <w:lang w:val="uk-UA"/>
        </w:rPr>
      </w:pPr>
      <w:r>
        <w:rPr>
          <w:sz w:val="28"/>
          <w:szCs w:val="28"/>
          <w:lang w:val="uk-UA"/>
        </w:rPr>
        <w:t xml:space="preserve">Рішенням Житомирської </w:t>
      </w:r>
    </w:p>
    <w:p w:rsidR="006229E3" w:rsidRDefault="006229E3" w:rsidP="00682D4F">
      <w:pPr>
        <w:tabs>
          <w:tab w:val="left" w:pos="3780"/>
        </w:tabs>
        <w:rPr>
          <w:sz w:val="28"/>
          <w:szCs w:val="28"/>
          <w:lang w:val="uk-UA"/>
        </w:rPr>
      </w:pPr>
      <w:r>
        <w:rPr>
          <w:sz w:val="28"/>
          <w:szCs w:val="28"/>
          <w:lang w:val="uk-UA"/>
        </w:rPr>
        <w:t>міської ради</w:t>
      </w:r>
      <w:r>
        <w:rPr>
          <w:sz w:val="28"/>
          <w:szCs w:val="28"/>
          <w:lang w:val="uk-UA"/>
        </w:rPr>
        <w:tab/>
      </w:r>
    </w:p>
    <w:p w:rsidR="006229E3" w:rsidRDefault="006229E3" w:rsidP="00682D4F">
      <w:pPr>
        <w:jc w:val="both"/>
        <w:rPr>
          <w:sz w:val="28"/>
          <w:szCs w:val="28"/>
          <w:lang w:val="uk-UA"/>
        </w:rPr>
      </w:pPr>
      <w:r>
        <w:rPr>
          <w:sz w:val="28"/>
          <w:szCs w:val="28"/>
          <w:lang w:val="uk-UA"/>
        </w:rPr>
        <w:t>від ______________ №_____</w:t>
      </w:r>
    </w:p>
    <w:p w:rsidR="006229E3" w:rsidRDefault="006229E3" w:rsidP="00682D4F">
      <w:pPr>
        <w:jc w:val="both"/>
        <w:rPr>
          <w:sz w:val="28"/>
          <w:szCs w:val="28"/>
          <w:lang w:val="uk-UA"/>
        </w:rPr>
      </w:pPr>
    </w:p>
    <w:p w:rsidR="006229E3" w:rsidRDefault="006229E3" w:rsidP="00682D4F">
      <w:pPr>
        <w:jc w:val="both"/>
        <w:rPr>
          <w:sz w:val="28"/>
          <w:szCs w:val="28"/>
          <w:lang w:val="uk-UA"/>
        </w:rPr>
      </w:pPr>
      <w:r>
        <w:rPr>
          <w:sz w:val="28"/>
          <w:szCs w:val="28"/>
          <w:lang w:val="uk-UA"/>
        </w:rPr>
        <w:t>Житомирський міський голова</w:t>
      </w:r>
    </w:p>
    <w:p w:rsidR="006229E3" w:rsidRDefault="006229E3" w:rsidP="00682D4F">
      <w:pPr>
        <w:jc w:val="both"/>
        <w:rPr>
          <w:sz w:val="28"/>
          <w:szCs w:val="28"/>
          <w:lang w:val="uk-UA"/>
        </w:rPr>
      </w:pPr>
      <w:r>
        <w:rPr>
          <w:sz w:val="28"/>
          <w:szCs w:val="28"/>
          <w:lang w:val="uk-UA"/>
        </w:rPr>
        <w:t>_________     С.І. Сухомлин</w:t>
      </w: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32"/>
          <w:szCs w:val="32"/>
          <w:lang w:val="uk-UA"/>
        </w:rPr>
      </w:pPr>
    </w:p>
    <w:p w:rsidR="006229E3" w:rsidRDefault="006229E3" w:rsidP="00682D4F">
      <w:pPr>
        <w:jc w:val="both"/>
        <w:rPr>
          <w:sz w:val="32"/>
          <w:szCs w:val="32"/>
          <w:lang w:val="uk-UA"/>
        </w:rPr>
      </w:pPr>
    </w:p>
    <w:p w:rsidR="006229E3" w:rsidRDefault="006229E3" w:rsidP="00682D4F">
      <w:pPr>
        <w:jc w:val="both"/>
        <w:rPr>
          <w:sz w:val="32"/>
          <w:szCs w:val="32"/>
          <w:lang w:val="uk-UA"/>
        </w:rPr>
      </w:pPr>
    </w:p>
    <w:p w:rsidR="006229E3" w:rsidRDefault="006229E3" w:rsidP="00682D4F">
      <w:pPr>
        <w:jc w:val="center"/>
        <w:rPr>
          <w:b/>
          <w:sz w:val="32"/>
          <w:szCs w:val="32"/>
          <w:lang w:val="uk-UA"/>
        </w:rPr>
      </w:pPr>
      <w:r>
        <w:rPr>
          <w:b/>
          <w:sz w:val="32"/>
          <w:szCs w:val="32"/>
          <w:lang w:val="uk-UA"/>
        </w:rPr>
        <w:t>СТАТУТ</w:t>
      </w:r>
    </w:p>
    <w:p w:rsidR="006229E3" w:rsidRDefault="006229E3" w:rsidP="00682D4F">
      <w:pPr>
        <w:jc w:val="center"/>
        <w:rPr>
          <w:b/>
          <w:sz w:val="32"/>
          <w:szCs w:val="32"/>
          <w:lang w:val="uk-UA"/>
        </w:rPr>
      </w:pPr>
      <w:r>
        <w:rPr>
          <w:b/>
          <w:sz w:val="32"/>
          <w:szCs w:val="32"/>
          <w:lang w:val="uk-UA"/>
        </w:rPr>
        <w:t xml:space="preserve">Житомирського  </w:t>
      </w:r>
    </w:p>
    <w:p w:rsidR="006229E3" w:rsidRDefault="006229E3" w:rsidP="00682D4F">
      <w:pPr>
        <w:jc w:val="center"/>
        <w:rPr>
          <w:b/>
          <w:sz w:val="32"/>
          <w:szCs w:val="32"/>
          <w:lang w:val="uk-UA"/>
        </w:rPr>
      </w:pPr>
      <w:r>
        <w:rPr>
          <w:b/>
          <w:sz w:val="32"/>
          <w:szCs w:val="32"/>
          <w:lang w:val="uk-UA"/>
        </w:rPr>
        <w:t>дошкільного навчального закладу № 58</w:t>
      </w:r>
    </w:p>
    <w:p w:rsidR="006229E3" w:rsidRDefault="006229E3" w:rsidP="00682D4F">
      <w:pPr>
        <w:jc w:val="center"/>
        <w:rPr>
          <w:sz w:val="28"/>
          <w:szCs w:val="28"/>
          <w:lang w:val="uk-UA"/>
        </w:rPr>
      </w:pPr>
    </w:p>
    <w:p w:rsidR="006229E3" w:rsidRDefault="006229E3" w:rsidP="00682D4F">
      <w:pPr>
        <w:spacing w:before="40" w:after="40"/>
        <w:jc w:val="center"/>
        <w:rPr>
          <w:sz w:val="28"/>
          <w:szCs w:val="28"/>
          <w:lang w:val="uk-UA"/>
        </w:rPr>
      </w:pPr>
    </w:p>
    <w:p w:rsidR="006229E3" w:rsidRDefault="006229E3" w:rsidP="00682D4F">
      <w:pPr>
        <w:rPr>
          <w:sz w:val="28"/>
          <w:szCs w:val="28"/>
          <w:lang w:val="uk-UA"/>
        </w:rPr>
      </w:pPr>
    </w:p>
    <w:p w:rsidR="006229E3" w:rsidRDefault="006229E3" w:rsidP="00682D4F">
      <w:pPr>
        <w:jc w:val="center"/>
        <w:rPr>
          <w:sz w:val="28"/>
          <w:szCs w:val="28"/>
          <w:lang w:val="uk-UA"/>
        </w:rPr>
      </w:pPr>
    </w:p>
    <w:p w:rsidR="006229E3" w:rsidRDefault="006229E3" w:rsidP="00682D4F">
      <w:pPr>
        <w:jc w:val="center"/>
        <w:rPr>
          <w:sz w:val="28"/>
          <w:szCs w:val="28"/>
          <w:lang w:val="uk-UA"/>
        </w:rPr>
      </w:pPr>
    </w:p>
    <w:p w:rsidR="006229E3" w:rsidRDefault="006229E3" w:rsidP="00682D4F">
      <w:pPr>
        <w:jc w:val="center"/>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both"/>
        <w:rPr>
          <w:sz w:val="28"/>
          <w:szCs w:val="28"/>
          <w:lang w:val="uk-UA"/>
        </w:rPr>
      </w:pPr>
    </w:p>
    <w:p w:rsidR="006229E3" w:rsidRDefault="006229E3" w:rsidP="00682D4F">
      <w:pPr>
        <w:jc w:val="center"/>
        <w:rPr>
          <w:lang w:val="uk-UA"/>
        </w:rPr>
      </w:pPr>
      <w:r>
        <w:rPr>
          <w:lang w:val="uk-UA"/>
        </w:rPr>
        <w:t>м. Житомир</w:t>
      </w:r>
    </w:p>
    <w:p w:rsidR="006229E3" w:rsidRDefault="006229E3" w:rsidP="00682D4F">
      <w:pPr>
        <w:jc w:val="center"/>
        <w:rPr>
          <w:lang w:val="uk-UA"/>
        </w:rPr>
      </w:pPr>
      <w:r>
        <w:rPr>
          <w:lang w:val="uk-UA"/>
        </w:rPr>
        <w:t>2016 р.</w:t>
      </w:r>
    </w:p>
    <w:p w:rsidR="006229E3" w:rsidRDefault="006229E3" w:rsidP="00682D4F">
      <w:pPr>
        <w:jc w:val="center"/>
        <w:rPr>
          <w:lang w:val="uk-UA"/>
        </w:rPr>
      </w:pPr>
    </w:p>
    <w:p w:rsidR="006229E3" w:rsidRDefault="006229E3" w:rsidP="00682D4F">
      <w:pPr>
        <w:jc w:val="center"/>
        <w:rPr>
          <w:lang w:val="uk-UA"/>
        </w:rPr>
      </w:pPr>
    </w:p>
    <w:p w:rsidR="006229E3" w:rsidRDefault="006229E3" w:rsidP="00682D4F">
      <w:pPr>
        <w:jc w:val="center"/>
        <w:rPr>
          <w:lang w:val="uk-UA"/>
        </w:rPr>
      </w:pPr>
      <w:r>
        <w:rPr>
          <w:lang w:val="uk-UA"/>
        </w:rPr>
        <w:t>-2-</w:t>
      </w:r>
    </w:p>
    <w:p w:rsidR="006229E3" w:rsidRDefault="006229E3" w:rsidP="00682D4F">
      <w:pPr>
        <w:pStyle w:val="Heading3"/>
        <w:ind w:left="-426"/>
        <w:jc w:val="center"/>
        <w:rPr>
          <w:b/>
          <w:i w:val="0"/>
          <w:iCs w:val="0"/>
          <w:sz w:val="28"/>
          <w:szCs w:val="28"/>
          <w:lang w:val="uk-UA"/>
        </w:rPr>
      </w:pPr>
      <w:r>
        <w:rPr>
          <w:b/>
          <w:i w:val="0"/>
          <w:iCs w:val="0"/>
          <w:sz w:val="28"/>
          <w:szCs w:val="28"/>
          <w:lang w:val="uk-UA"/>
        </w:rPr>
        <w:t>1.ЗАГАЛЬНІ ПОЛОЖЕННЯ</w:t>
      </w:r>
    </w:p>
    <w:p w:rsidR="006229E3" w:rsidRPr="00682D4F" w:rsidRDefault="006229E3" w:rsidP="00682D4F">
      <w:pPr>
        <w:rPr>
          <w:lang w:val="uk-UA"/>
        </w:rPr>
      </w:pPr>
    </w:p>
    <w:p w:rsidR="006229E3" w:rsidRDefault="006229E3" w:rsidP="00682D4F">
      <w:pPr>
        <w:pStyle w:val="Just"/>
        <w:numPr>
          <w:ilvl w:val="1"/>
          <w:numId w:val="1"/>
        </w:numPr>
        <w:shd w:val="clear" w:color="auto" w:fill="FFFFFF"/>
        <w:tabs>
          <w:tab w:val="left" w:pos="900"/>
          <w:tab w:val="left" w:pos="1080"/>
          <w:tab w:val="left" w:pos="1260"/>
        </w:tabs>
        <w:ind w:left="0" w:firstLine="426"/>
        <w:rPr>
          <w:sz w:val="28"/>
          <w:szCs w:val="28"/>
          <w:lang w:val="uk-UA"/>
        </w:rPr>
      </w:pPr>
      <w:r>
        <w:rPr>
          <w:sz w:val="28"/>
          <w:szCs w:val="28"/>
          <w:lang w:val="uk-UA"/>
        </w:rPr>
        <w:t>ЖИТОМИРСЬКИЙ ДОШКІЛЬНИЙ НАВЧАЛЬНИЙ ЗАКЛАД №58 – дошкільний навчальний заклад  загального  типу (ясла-садок), (далі у тексті цього Статуту – ЖДНЗ №58 або дошкільний навчальний заклад).</w:t>
      </w:r>
    </w:p>
    <w:p w:rsidR="006229E3" w:rsidRDefault="006229E3" w:rsidP="00682D4F">
      <w:pPr>
        <w:pStyle w:val="Just"/>
        <w:shd w:val="clear" w:color="auto" w:fill="FFFFFF"/>
        <w:tabs>
          <w:tab w:val="left" w:pos="900"/>
          <w:tab w:val="left" w:pos="1080"/>
          <w:tab w:val="left" w:pos="1260"/>
        </w:tabs>
        <w:ind w:left="426" w:firstLine="0"/>
        <w:rPr>
          <w:sz w:val="28"/>
          <w:szCs w:val="28"/>
          <w:lang w:val="uk-UA"/>
        </w:rPr>
      </w:pPr>
    </w:p>
    <w:p w:rsidR="006229E3" w:rsidRDefault="006229E3" w:rsidP="00682D4F">
      <w:pPr>
        <w:pStyle w:val="Just"/>
        <w:numPr>
          <w:ilvl w:val="1"/>
          <w:numId w:val="1"/>
        </w:numPr>
        <w:shd w:val="clear" w:color="auto" w:fill="FFFFFF"/>
        <w:tabs>
          <w:tab w:val="num" w:pos="0"/>
          <w:tab w:val="left" w:pos="1080"/>
        </w:tabs>
        <w:ind w:left="0" w:firstLine="426"/>
        <w:rPr>
          <w:sz w:val="28"/>
          <w:szCs w:val="28"/>
          <w:lang w:val="uk-UA"/>
        </w:rPr>
      </w:pPr>
      <w:r>
        <w:rPr>
          <w:sz w:val="28"/>
          <w:szCs w:val="28"/>
          <w:lang w:val="uk-UA"/>
        </w:rPr>
        <w:t>Повне найменування навчального закладу: ЖИТОМИРСЬКИЙ ДОШКІЛЬНИЙ НАВЧАЛЬНИЙ ЗАКЛАД №58, скорочене найменування: ЖДНЗ №58.</w:t>
      </w:r>
    </w:p>
    <w:p w:rsidR="006229E3" w:rsidRDefault="006229E3" w:rsidP="00682D4F">
      <w:pPr>
        <w:pStyle w:val="Just"/>
        <w:numPr>
          <w:ilvl w:val="1"/>
          <w:numId w:val="1"/>
        </w:numPr>
        <w:shd w:val="clear" w:color="auto" w:fill="FFFFFF"/>
        <w:tabs>
          <w:tab w:val="num" w:pos="0"/>
          <w:tab w:val="left" w:pos="1080"/>
        </w:tabs>
        <w:ind w:left="0" w:firstLine="426"/>
        <w:rPr>
          <w:sz w:val="28"/>
          <w:szCs w:val="28"/>
          <w:lang w:val="uk-UA"/>
        </w:rPr>
      </w:pPr>
      <w:r>
        <w:rPr>
          <w:sz w:val="28"/>
          <w:szCs w:val="28"/>
          <w:lang w:val="uk-UA"/>
        </w:rPr>
        <w:t xml:space="preserve">ЖИТОМИРСЬКИЙ ДОШКІЛЬНИЙ НАВЧАЛЬНИЙ ЗАКЛАД №58 </w:t>
      </w:r>
      <w:r>
        <w:rPr>
          <w:noProof/>
          <w:sz w:val="28"/>
          <w:szCs w:val="28"/>
          <w:lang w:val="uk-UA"/>
        </w:rPr>
        <w:t>створюється за рішенням Житомирської міської ради.</w:t>
      </w:r>
    </w:p>
    <w:p w:rsidR="006229E3" w:rsidRDefault="006229E3" w:rsidP="00682D4F">
      <w:pPr>
        <w:pStyle w:val="Just"/>
        <w:shd w:val="clear" w:color="auto" w:fill="FFFFFF"/>
        <w:tabs>
          <w:tab w:val="left" w:pos="1080"/>
          <w:tab w:val="num" w:pos="1558"/>
        </w:tabs>
        <w:ind w:left="426" w:firstLine="0"/>
        <w:rPr>
          <w:sz w:val="28"/>
          <w:szCs w:val="28"/>
          <w:lang w:val="uk-UA"/>
        </w:rPr>
      </w:pPr>
    </w:p>
    <w:p w:rsidR="006229E3" w:rsidRDefault="006229E3" w:rsidP="00682D4F">
      <w:pPr>
        <w:pStyle w:val="Just"/>
        <w:numPr>
          <w:ilvl w:val="1"/>
          <w:numId w:val="1"/>
        </w:numPr>
        <w:shd w:val="clear" w:color="auto" w:fill="FFFFFF"/>
        <w:tabs>
          <w:tab w:val="num" w:pos="0"/>
          <w:tab w:val="left" w:pos="1080"/>
        </w:tabs>
        <w:ind w:left="0" w:firstLine="426"/>
        <w:rPr>
          <w:sz w:val="28"/>
          <w:szCs w:val="28"/>
          <w:lang w:val="uk-UA"/>
        </w:rPr>
      </w:pPr>
      <w:r>
        <w:rPr>
          <w:sz w:val="28"/>
          <w:szCs w:val="28"/>
          <w:lang w:val="uk-UA"/>
        </w:rPr>
        <w:t>Цим Статутом визначаються мета та завдання, організаційні-правові засади діяльності, порядок формування та використання майна ЖДНЗ №58</w:t>
      </w:r>
      <w:r>
        <w:rPr>
          <w:b/>
          <w:sz w:val="28"/>
          <w:szCs w:val="28"/>
          <w:lang w:val="uk-UA"/>
        </w:rPr>
        <w:t xml:space="preserve">, </w:t>
      </w:r>
      <w:r>
        <w:rPr>
          <w:sz w:val="28"/>
          <w:szCs w:val="28"/>
          <w:lang w:val="uk-UA"/>
        </w:rPr>
        <w:t>механізм фінансування, а також інші питання функціонування ЖДНЗ №58.</w:t>
      </w:r>
    </w:p>
    <w:p w:rsidR="006229E3" w:rsidRDefault="006229E3" w:rsidP="00682D4F">
      <w:pPr>
        <w:pStyle w:val="Just"/>
        <w:shd w:val="clear" w:color="auto" w:fill="FFFFFF"/>
        <w:tabs>
          <w:tab w:val="left" w:pos="1080"/>
        </w:tabs>
        <w:ind w:left="426" w:firstLine="0"/>
        <w:rPr>
          <w:sz w:val="28"/>
          <w:szCs w:val="28"/>
          <w:lang w:val="uk-UA"/>
        </w:rPr>
      </w:pPr>
    </w:p>
    <w:p w:rsidR="006229E3" w:rsidRDefault="006229E3" w:rsidP="00682D4F">
      <w:pPr>
        <w:shd w:val="clear" w:color="auto" w:fill="FFFFFF"/>
        <w:tabs>
          <w:tab w:val="left" w:pos="6435"/>
        </w:tabs>
        <w:ind w:firstLine="426"/>
        <w:jc w:val="both"/>
        <w:outlineLvl w:val="0"/>
        <w:rPr>
          <w:sz w:val="28"/>
          <w:szCs w:val="28"/>
          <w:lang w:val="uk-UA"/>
        </w:rPr>
      </w:pPr>
      <w:r>
        <w:rPr>
          <w:sz w:val="28"/>
          <w:szCs w:val="28"/>
          <w:lang w:val="uk-UA"/>
        </w:rPr>
        <w:t>1.5. З моменту державної реєстрації ЖИТОМИРСЬКИЙ ДОШКІЛЬНИЙ НАВЧАЛЬНИЙ ЗАКЛАД №58 є юридичною особою, має відповідний (самостійний) баланс, рахунки у Державній казначейській службі України в              м. Житомирі (в установах банків), печатку та штамп зі своїм найменуванням та кодом ЄДРПОУ,</w:t>
      </w:r>
      <w:r>
        <w:rPr>
          <w:noProof/>
          <w:sz w:val="28"/>
          <w:szCs w:val="28"/>
          <w:lang w:val="uk-UA"/>
        </w:rPr>
        <w:t xml:space="preserve"> </w:t>
      </w:r>
      <w:r>
        <w:rPr>
          <w:sz w:val="28"/>
          <w:szCs w:val="28"/>
          <w:lang w:val="uk-UA"/>
        </w:rPr>
        <w:t>виступає учасником адміністративно-правових,  господарсько-правових та цивільно-правових відносин.</w:t>
      </w:r>
    </w:p>
    <w:p w:rsidR="006229E3" w:rsidRDefault="006229E3" w:rsidP="00682D4F">
      <w:pPr>
        <w:shd w:val="clear" w:color="auto" w:fill="FFFFFF"/>
        <w:tabs>
          <w:tab w:val="left" w:pos="6435"/>
        </w:tabs>
        <w:ind w:firstLine="426"/>
        <w:jc w:val="both"/>
        <w:outlineLvl w:val="0"/>
        <w:rPr>
          <w:sz w:val="28"/>
          <w:szCs w:val="28"/>
          <w:lang w:val="uk-UA"/>
        </w:rPr>
      </w:pPr>
    </w:p>
    <w:p w:rsidR="006229E3" w:rsidRDefault="006229E3" w:rsidP="00682D4F">
      <w:pPr>
        <w:shd w:val="clear" w:color="auto" w:fill="FFFFFF"/>
        <w:ind w:firstLine="426"/>
        <w:jc w:val="both"/>
        <w:rPr>
          <w:sz w:val="28"/>
          <w:szCs w:val="28"/>
          <w:lang w:val="uk-UA"/>
        </w:rPr>
      </w:pPr>
      <w:r>
        <w:rPr>
          <w:sz w:val="28"/>
          <w:szCs w:val="28"/>
          <w:lang w:val="uk-UA"/>
        </w:rPr>
        <w:t>1.6. ЖДНЗ №58 може мати символіку зі своїм найменуванням на українській мові, іншу атрибутику, зразки якої затверджуються начальником управління освіти Житомирської міської ради та реєструються відповідно до чинного  законодавства.</w:t>
      </w:r>
    </w:p>
    <w:p w:rsidR="006229E3" w:rsidRDefault="006229E3" w:rsidP="00682D4F">
      <w:pPr>
        <w:shd w:val="clear" w:color="auto" w:fill="FFFFFF"/>
        <w:ind w:firstLine="426"/>
        <w:jc w:val="both"/>
        <w:rPr>
          <w:sz w:val="28"/>
          <w:szCs w:val="28"/>
          <w:lang w:val="uk-UA"/>
        </w:rPr>
      </w:pPr>
    </w:p>
    <w:p w:rsidR="006229E3" w:rsidRDefault="006229E3" w:rsidP="00682D4F">
      <w:pPr>
        <w:shd w:val="clear" w:color="auto" w:fill="FFFFFF"/>
        <w:ind w:firstLine="426"/>
        <w:jc w:val="both"/>
        <w:rPr>
          <w:sz w:val="28"/>
          <w:szCs w:val="28"/>
          <w:lang w:val="uk-UA"/>
        </w:rPr>
      </w:pPr>
      <w:r>
        <w:rPr>
          <w:sz w:val="28"/>
          <w:szCs w:val="28"/>
          <w:lang w:val="uk-UA"/>
        </w:rPr>
        <w:t>1.7. ЖДНЗ №58 у своїй діяльності керується Конституцією України, Конвенцією ООН «Про права дитини», законами України «Про освіту», «Про дошкільну освіту», «Про охорону дитинства», актами Президента України та Кабінету Міністрів України, іншими законодавчими актами в галузі освіти і охорони дитинства, актами профільного міністерства, інших центральних органів виконавчої влади, рішеннями місцевих органів виконавчої влади та органів місцевого самоврядування, розпорядженнями міського голови,  наказами управління освіти Житомирської ради, цим Статутом.</w:t>
      </w:r>
    </w:p>
    <w:p w:rsidR="006229E3" w:rsidRDefault="006229E3" w:rsidP="00682D4F">
      <w:pPr>
        <w:shd w:val="clear" w:color="auto" w:fill="FFFFFF"/>
        <w:ind w:firstLine="426"/>
        <w:jc w:val="both"/>
        <w:rPr>
          <w:sz w:val="28"/>
          <w:szCs w:val="28"/>
          <w:lang w:val="uk-UA"/>
        </w:rPr>
      </w:pPr>
    </w:p>
    <w:p w:rsidR="006229E3" w:rsidRDefault="006229E3" w:rsidP="00682D4F">
      <w:pPr>
        <w:shd w:val="clear" w:color="auto" w:fill="FFFFFF"/>
        <w:ind w:firstLine="426"/>
        <w:jc w:val="both"/>
        <w:rPr>
          <w:sz w:val="28"/>
          <w:szCs w:val="28"/>
          <w:lang w:val="uk-UA"/>
        </w:rPr>
      </w:pPr>
      <w:r>
        <w:rPr>
          <w:sz w:val="28"/>
          <w:szCs w:val="28"/>
          <w:lang w:val="uk-UA"/>
        </w:rPr>
        <w:t>1.8. Засновником ЖИТОМИРСЬКОГО ДОШКІЛЬНОГО НАВЧАЛЬНОГО ЗАКЛАДУ №58 є Житомирська міська рада, яка діє від імені територіальної громади м. Житомира, здійснює його фінансування, матеріально-технічне забезпечення, надає необхідні будівлі, інженерні комунікації, обладнання, організовує будівництво і ремонт приміщень, їх господарське обслуговування тощо.</w:t>
      </w:r>
    </w:p>
    <w:p w:rsidR="006229E3" w:rsidRDefault="006229E3" w:rsidP="001C670F">
      <w:pPr>
        <w:shd w:val="clear" w:color="auto" w:fill="FFFFFF"/>
        <w:rPr>
          <w:sz w:val="28"/>
          <w:szCs w:val="28"/>
          <w:lang w:val="uk-UA"/>
        </w:rPr>
      </w:pPr>
    </w:p>
    <w:p w:rsidR="006229E3" w:rsidRDefault="006229E3" w:rsidP="001C670F">
      <w:pPr>
        <w:shd w:val="clear" w:color="auto" w:fill="FFFFFF"/>
        <w:ind w:firstLine="426"/>
        <w:jc w:val="center"/>
        <w:rPr>
          <w:sz w:val="28"/>
          <w:szCs w:val="28"/>
          <w:lang w:val="uk-UA"/>
        </w:rPr>
      </w:pPr>
      <w:r>
        <w:rPr>
          <w:sz w:val="28"/>
          <w:szCs w:val="28"/>
          <w:lang w:val="uk-UA"/>
        </w:rPr>
        <w:t>-3-</w:t>
      </w:r>
    </w:p>
    <w:p w:rsidR="006229E3" w:rsidRDefault="006229E3" w:rsidP="001C670F">
      <w:pPr>
        <w:shd w:val="clear" w:color="auto" w:fill="FFFFFF"/>
        <w:ind w:firstLine="426"/>
        <w:jc w:val="center"/>
        <w:rPr>
          <w:sz w:val="28"/>
          <w:szCs w:val="28"/>
          <w:lang w:val="uk-UA"/>
        </w:rPr>
      </w:pPr>
    </w:p>
    <w:p w:rsidR="006229E3" w:rsidRDefault="006229E3" w:rsidP="00682D4F">
      <w:pPr>
        <w:shd w:val="clear" w:color="auto" w:fill="FFFFFF"/>
        <w:ind w:firstLine="426"/>
        <w:jc w:val="both"/>
        <w:rPr>
          <w:sz w:val="28"/>
          <w:szCs w:val="28"/>
          <w:lang w:val="uk-UA"/>
        </w:rPr>
      </w:pPr>
      <w:r>
        <w:rPr>
          <w:sz w:val="28"/>
          <w:szCs w:val="28"/>
          <w:lang w:val="uk-UA"/>
        </w:rPr>
        <w:t>1.9. ЖДНЗ №58 підпорядковується виконавчому органу місцевого самоврядування м. Житомира – управлінню освіти Житомирської міської ради, що здійснює від імені Засновника контроль за його діяльністю та інші необхідні функції в межах наданих повноважень.</w:t>
      </w:r>
    </w:p>
    <w:p w:rsidR="006229E3" w:rsidRDefault="006229E3" w:rsidP="00682D4F">
      <w:pPr>
        <w:shd w:val="clear" w:color="auto" w:fill="FFFFFF"/>
        <w:jc w:val="both"/>
        <w:rPr>
          <w:sz w:val="28"/>
          <w:szCs w:val="28"/>
          <w:lang w:val="uk-UA"/>
        </w:rPr>
      </w:pPr>
      <w:r>
        <w:rPr>
          <w:sz w:val="28"/>
          <w:szCs w:val="28"/>
          <w:lang w:val="uk-UA"/>
        </w:rPr>
        <w:t xml:space="preserve">     1.10. Юридична адреса ЖДНЗ №58: </w:t>
      </w:r>
      <w:smartTag w:uri="urn:schemas-microsoft-com:office:smarttags" w:element="metricconverter">
        <w:smartTagPr>
          <w:attr w:name="ProductID" w:val="10031, м"/>
        </w:smartTagPr>
        <w:r>
          <w:rPr>
            <w:sz w:val="28"/>
            <w:szCs w:val="28"/>
            <w:lang w:val="uk-UA"/>
          </w:rPr>
          <w:t>10031, м</w:t>
        </w:r>
      </w:smartTag>
      <w:r>
        <w:rPr>
          <w:sz w:val="28"/>
          <w:szCs w:val="28"/>
          <w:lang w:val="uk-UA"/>
        </w:rPr>
        <w:t>. Житомир, вулиця Крошенська,12.</w:t>
      </w:r>
    </w:p>
    <w:p w:rsidR="006229E3" w:rsidRDefault="006229E3" w:rsidP="00682D4F">
      <w:pPr>
        <w:shd w:val="clear" w:color="auto" w:fill="FFFFFF"/>
        <w:ind w:firstLine="851"/>
        <w:jc w:val="center"/>
        <w:rPr>
          <w:b/>
          <w:sz w:val="28"/>
          <w:szCs w:val="28"/>
          <w:lang w:val="uk-UA"/>
        </w:rPr>
      </w:pPr>
      <w:r>
        <w:rPr>
          <w:b/>
          <w:sz w:val="28"/>
          <w:szCs w:val="28"/>
          <w:lang w:val="uk-UA"/>
        </w:rPr>
        <w:t xml:space="preserve">2.  МЕТА , ПРЕДМЕТ, ОСНОВНІ ЗАВДАННЯ </w:t>
      </w:r>
    </w:p>
    <w:p w:rsidR="006229E3" w:rsidRDefault="006229E3" w:rsidP="00682D4F">
      <w:pPr>
        <w:shd w:val="clear" w:color="auto" w:fill="FFFFFF"/>
        <w:ind w:firstLine="851"/>
        <w:jc w:val="center"/>
        <w:rPr>
          <w:b/>
          <w:sz w:val="28"/>
          <w:szCs w:val="28"/>
          <w:lang w:val="uk-UA"/>
        </w:rPr>
      </w:pPr>
      <w:r>
        <w:rPr>
          <w:b/>
          <w:sz w:val="28"/>
          <w:szCs w:val="28"/>
          <w:lang w:val="uk-UA"/>
        </w:rPr>
        <w:t xml:space="preserve">ДІЯЛЬНОСТІ, ПРАВА ТА ОБОВ’ЯЗКИ  </w:t>
      </w:r>
    </w:p>
    <w:p w:rsidR="006229E3" w:rsidRDefault="006229E3" w:rsidP="00682D4F">
      <w:pPr>
        <w:shd w:val="clear" w:color="auto" w:fill="FFFFFF"/>
        <w:ind w:firstLine="851"/>
        <w:jc w:val="center"/>
        <w:rPr>
          <w:b/>
          <w:sz w:val="28"/>
          <w:szCs w:val="28"/>
          <w:lang w:val="uk-UA"/>
        </w:rPr>
      </w:pPr>
    </w:p>
    <w:p w:rsidR="006229E3" w:rsidRDefault="006229E3" w:rsidP="00682D4F">
      <w:pPr>
        <w:pStyle w:val="Just"/>
        <w:rPr>
          <w:sz w:val="28"/>
          <w:szCs w:val="28"/>
          <w:lang w:val="uk-UA"/>
        </w:rPr>
      </w:pPr>
      <w:r>
        <w:rPr>
          <w:sz w:val="28"/>
          <w:szCs w:val="28"/>
          <w:lang w:val="uk-UA"/>
        </w:rPr>
        <w:t>2.1. Головною метою ЖДНЗ №58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 розвиток і формування здорової, конкурентоспроможної у майбутньому, творчої особистості - повноправного члена свого співтовариства, громадянина України.</w:t>
      </w:r>
    </w:p>
    <w:p w:rsidR="006229E3" w:rsidRDefault="006229E3" w:rsidP="00682D4F">
      <w:pPr>
        <w:ind w:firstLine="539"/>
        <w:jc w:val="both"/>
        <w:rPr>
          <w:sz w:val="28"/>
          <w:szCs w:val="28"/>
          <w:lang w:val="uk-UA"/>
        </w:rPr>
      </w:pPr>
      <w:r>
        <w:rPr>
          <w:sz w:val="28"/>
          <w:szCs w:val="28"/>
          <w:lang w:val="uk-UA"/>
        </w:rPr>
        <w:t>2.2. Предметом діяльності ЖДНЗ №58 є дошкільна освіта. Освітня діяльність дошкільного навчального закладу - цілісний процес, спрямований на</w:t>
      </w:r>
      <w:bookmarkStart w:id="0" w:name="n36"/>
      <w:bookmarkEnd w:id="0"/>
      <w:r>
        <w:rPr>
          <w:sz w:val="28"/>
          <w:szCs w:val="28"/>
          <w:lang w:val="uk-UA"/>
        </w:rPr>
        <w:t xml:space="preserve"> забезпечення різнобічного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w:t>
      </w:r>
      <w:bookmarkStart w:id="1" w:name="n37"/>
      <w:bookmarkEnd w:id="1"/>
      <w:r>
        <w:rPr>
          <w:sz w:val="28"/>
          <w:szCs w:val="28"/>
          <w:lang w:val="uk-UA"/>
        </w:rPr>
        <w:t xml:space="preserve"> формування у дитини дошкільного віку моральних норм, набуття нею життєвого соціального досвіду.</w:t>
      </w:r>
    </w:p>
    <w:p w:rsidR="006229E3" w:rsidRDefault="006229E3" w:rsidP="00682D4F">
      <w:pPr>
        <w:ind w:firstLine="539"/>
        <w:jc w:val="both"/>
        <w:rPr>
          <w:sz w:val="28"/>
          <w:szCs w:val="28"/>
          <w:lang w:val="uk-UA"/>
        </w:rPr>
      </w:pPr>
      <w:r>
        <w:rPr>
          <w:sz w:val="28"/>
          <w:szCs w:val="28"/>
          <w:lang w:val="uk-UA"/>
        </w:rPr>
        <w:t>2.3. Діяльність ЖДНЗ №58 направлена на реалізацію основних завдань дошкільної освіти: реалізацію державної політики в галузі освіти, піднесення пріоритету суспільного дошкільного виховання, збереження та зміцнення фізичного і психічного здоров’я дітей; формування їх особистості, розвиток творчих здібностей та нахилів, талантів з невичерпними можливостями до саморозвитку, самоосвіти, самореалізації; виховання у дітей шанобливого ставлення до Конституції України, державних символів України, почуття гідності, 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забезпечення соціальної адаптації та готовності продовжувати освіту, розвивати в дитині духовність як домінуючий початок в структурі особистості, своєчасно виявляти та надавати кваліфіковану допомогу тим дітям, які потребують корекції здоров'я, порушень у фізичному та розумовому розвитку, здійснення соціально-педагогічного патронату сімей з дітьми, співпрацю з родинами вихованців.</w:t>
      </w:r>
    </w:p>
    <w:p w:rsidR="006229E3" w:rsidRDefault="006229E3" w:rsidP="00682D4F">
      <w:pPr>
        <w:ind w:firstLine="539"/>
        <w:jc w:val="both"/>
        <w:rPr>
          <w:sz w:val="28"/>
          <w:szCs w:val="28"/>
          <w:lang w:val="uk-UA"/>
        </w:rPr>
      </w:pPr>
      <w:r>
        <w:rPr>
          <w:sz w:val="28"/>
          <w:szCs w:val="28"/>
          <w:lang w:val="uk-UA"/>
        </w:rPr>
        <w:t>2.4. ЖДНЗ №58 приймає рішення і здійснює діяльність в межах компетенції наданої: чинним законодавством України, рішеннями органів місцевого самоврядування міста Житомира, рішеннями засновника, наказами управління освіти Житомирської міської ради та даним Статутом.</w:t>
      </w:r>
    </w:p>
    <w:p w:rsidR="006229E3" w:rsidRDefault="006229E3" w:rsidP="001C670F">
      <w:pPr>
        <w:ind w:firstLine="539"/>
        <w:jc w:val="both"/>
        <w:rPr>
          <w:sz w:val="28"/>
          <w:szCs w:val="28"/>
          <w:lang w:val="uk-UA"/>
        </w:rPr>
      </w:pPr>
      <w:r>
        <w:rPr>
          <w:sz w:val="28"/>
          <w:szCs w:val="28"/>
          <w:lang w:val="uk-UA"/>
        </w:rPr>
        <w:t>2.5. ЖДНЗ №58 несе відповідальність перед особою, суспільством і державою за:</w:t>
      </w:r>
    </w:p>
    <w:p w:rsidR="006229E3" w:rsidRDefault="006229E3" w:rsidP="007A1113">
      <w:pPr>
        <w:ind w:firstLine="539"/>
        <w:jc w:val="center"/>
        <w:rPr>
          <w:sz w:val="28"/>
          <w:szCs w:val="28"/>
          <w:lang w:val="uk-UA"/>
        </w:rPr>
      </w:pPr>
      <w:r>
        <w:rPr>
          <w:sz w:val="28"/>
          <w:szCs w:val="28"/>
          <w:lang w:val="uk-UA"/>
        </w:rPr>
        <w:t>2.5.1. Реалізацію головних завдань дошкільної освіти, визначених Законами України «Про дошкільну освіту», «Про освіту», Положенням про</w:t>
      </w:r>
    </w:p>
    <w:p w:rsidR="006229E3" w:rsidRDefault="006229E3" w:rsidP="001C670F">
      <w:pPr>
        <w:ind w:firstLine="539"/>
        <w:jc w:val="center"/>
        <w:rPr>
          <w:sz w:val="28"/>
          <w:szCs w:val="28"/>
          <w:lang w:val="uk-UA"/>
        </w:rPr>
      </w:pPr>
      <w:r>
        <w:rPr>
          <w:sz w:val="28"/>
          <w:szCs w:val="28"/>
          <w:lang w:val="uk-UA"/>
        </w:rPr>
        <w:t xml:space="preserve"> -4-</w:t>
      </w:r>
    </w:p>
    <w:p w:rsidR="006229E3" w:rsidRDefault="006229E3" w:rsidP="001C670F">
      <w:pPr>
        <w:ind w:firstLine="539"/>
        <w:jc w:val="center"/>
        <w:rPr>
          <w:sz w:val="28"/>
          <w:szCs w:val="28"/>
          <w:lang w:val="uk-UA"/>
        </w:rPr>
      </w:pPr>
    </w:p>
    <w:p w:rsidR="006229E3" w:rsidRDefault="006229E3" w:rsidP="001C670F">
      <w:pPr>
        <w:ind w:firstLine="539"/>
        <w:jc w:val="both"/>
        <w:rPr>
          <w:sz w:val="28"/>
          <w:szCs w:val="28"/>
          <w:lang w:val="uk-UA"/>
        </w:rPr>
      </w:pPr>
      <w:r>
        <w:rPr>
          <w:sz w:val="28"/>
          <w:szCs w:val="28"/>
          <w:lang w:val="uk-UA"/>
        </w:rPr>
        <w:t>дошкільний навчальний заклад України, базовим компонентом дошкільної освіти,  даним Статутом.</w:t>
      </w:r>
    </w:p>
    <w:p w:rsidR="006229E3" w:rsidRDefault="006229E3" w:rsidP="00682D4F">
      <w:pPr>
        <w:ind w:firstLine="539"/>
        <w:jc w:val="both"/>
        <w:rPr>
          <w:sz w:val="28"/>
          <w:szCs w:val="28"/>
          <w:lang w:val="uk-UA"/>
        </w:rPr>
      </w:pPr>
      <w:r>
        <w:rPr>
          <w:sz w:val="28"/>
          <w:szCs w:val="28"/>
          <w:lang w:val="uk-UA"/>
        </w:rPr>
        <w:t>2.5.2.  Забезпечення рівня дошкільної освіти у межах державних вимог до її змісту, рівня і обсягу.</w:t>
      </w:r>
    </w:p>
    <w:p w:rsidR="006229E3" w:rsidRDefault="006229E3" w:rsidP="00682D4F">
      <w:pPr>
        <w:ind w:firstLine="539"/>
        <w:jc w:val="both"/>
        <w:rPr>
          <w:sz w:val="28"/>
          <w:szCs w:val="28"/>
          <w:lang w:val="uk-UA"/>
        </w:rPr>
      </w:pPr>
      <w:r>
        <w:rPr>
          <w:sz w:val="28"/>
          <w:szCs w:val="28"/>
          <w:lang w:val="uk-UA"/>
        </w:rPr>
        <w:t>2.5.3.Дотримання фінансової дисципліни та збереження матеріально-технічної бази.</w:t>
      </w:r>
    </w:p>
    <w:p w:rsidR="006229E3" w:rsidRDefault="006229E3" w:rsidP="00682D4F">
      <w:pPr>
        <w:pStyle w:val="Just"/>
        <w:rPr>
          <w:sz w:val="28"/>
          <w:szCs w:val="28"/>
          <w:lang w:val="uk-UA"/>
        </w:rPr>
      </w:pPr>
      <w:r>
        <w:rPr>
          <w:sz w:val="28"/>
          <w:szCs w:val="28"/>
          <w:lang w:val="uk-UA"/>
        </w:rPr>
        <w:t>2.5.4. Дотримання безпечних умов освітньої діяльності.</w:t>
      </w:r>
    </w:p>
    <w:p w:rsidR="006229E3" w:rsidRDefault="006229E3" w:rsidP="00682D4F">
      <w:pPr>
        <w:pStyle w:val="Just"/>
        <w:rPr>
          <w:sz w:val="28"/>
          <w:szCs w:val="28"/>
          <w:lang w:val="uk-UA"/>
        </w:rPr>
      </w:pPr>
      <w:r>
        <w:rPr>
          <w:sz w:val="28"/>
          <w:szCs w:val="28"/>
          <w:lang w:val="uk-UA"/>
        </w:rPr>
        <w:t>2.6. ЖДНЗ №58 має право: користуватися пільгами, що передбачені чинним законодавством; формувати штатний розпис, який затверджується начальником управління освіти Житомирської міської ради на основі Типових штатних нормативів дошкільних навчальних закладів, затверджених наказом Міністерства освіти і науки України; встановлювати розміри матеріального заохочення у межах власного кошторису; запрошувати на роботу спеціалістів на умовах трудового договору; бути розпорядником рухомого та нерухомого майна відповідно до чинного законодавства України та власного Статуту, має інші права відповідно до чинного законодавства.</w:t>
      </w:r>
    </w:p>
    <w:p w:rsidR="006229E3" w:rsidRDefault="006229E3" w:rsidP="00682D4F">
      <w:pPr>
        <w:pStyle w:val="Just"/>
        <w:rPr>
          <w:sz w:val="28"/>
          <w:szCs w:val="28"/>
          <w:lang w:val="uk-UA"/>
        </w:rPr>
      </w:pPr>
      <w:r>
        <w:rPr>
          <w:sz w:val="28"/>
          <w:szCs w:val="28"/>
          <w:lang w:val="uk-UA"/>
        </w:rPr>
        <w:t>2.7. Взаємовідносини між ЖДНЗ №58 та юридичними і фізичними особами здійснюються  у відповідності з чинним законодавством.</w:t>
      </w:r>
    </w:p>
    <w:p w:rsidR="006229E3" w:rsidRDefault="006229E3" w:rsidP="00682D4F">
      <w:pPr>
        <w:pStyle w:val="Just"/>
        <w:rPr>
          <w:sz w:val="28"/>
          <w:szCs w:val="28"/>
          <w:lang w:val="uk-UA"/>
        </w:rPr>
      </w:pPr>
      <w:r>
        <w:rPr>
          <w:sz w:val="28"/>
          <w:szCs w:val="28"/>
          <w:lang w:val="uk-UA"/>
        </w:rPr>
        <w:t>2.8. ЖДНЗ №58 забороняється утворення та діяльність організаційних структур політичних партій, а також релігійних організацій і воєнізованих формувань.</w:t>
      </w:r>
    </w:p>
    <w:p w:rsidR="006229E3" w:rsidRDefault="006229E3" w:rsidP="00682D4F">
      <w:pPr>
        <w:spacing w:before="40" w:after="40"/>
        <w:jc w:val="center"/>
        <w:rPr>
          <w:b/>
          <w:sz w:val="28"/>
          <w:szCs w:val="28"/>
          <w:lang w:val="uk-UA"/>
        </w:rPr>
      </w:pPr>
      <w:r>
        <w:rPr>
          <w:b/>
          <w:sz w:val="28"/>
          <w:szCs w:val="28"/>
          <w:lang w:val="uk-UA"/>
        </w:rPr>
        <w:t>3. КОМПЛЕКТУВАННЯ  ЖДНЗ №58</w:t>
      </w:r>
    </w:p>
    <w:p w:rsidR="006229E3" w:rsidRDefault="006229E3" w:rsidP="00682D4F">
      <w:pPr>
        <w:spacing w:before="40" w:after="40"/>
        <w:jc w:val="center"/>
        <w:rPr>
          <w:b/>
          <w:sz w:val="28"/>
          <w:szCs w:val="28"/>
          <w:lang w:val="uk-UA"/>
        </w:rPr>
      </w:pPr>
    </w:p>
    <w:p w:rsidR="006229E3" w:rsidRDefault="006229E3" w:rsidP="00682D4F">
      <w:pPr>
        <w:spacing w:before="40" w:after="40"/>
        <w:jc w:val="both"/>
        <w:rPr>
          <w:sz w:val="28"/>
          <w:szCs w:val="28"/>
          <w:lang w:val="uk-UA"/>
        </w:rPr>
      </w:pPr>
      <w:r>
        <w:rPr>
          <w:sz w:val="28"/>
          <w:szCs w:val="28"/>
          <w:lang w:val="uk-UA"/>
        </w:rPr>
        <w:t xml:space="preserve">        3.1. Тип, структура та порядок комплектування ясельних та дошкільних груп визначається управлінням освіти Житомирської міської ради на основі нормативних документів України про освіту, виходячи з наявного контингенту дітей дошкільного віку, напрямів освітньої діяльності закладу, добору педагогічних кадрів, фінансового забезпечення. </w:t>
      </w:r>
    </w:p>
    <w:p w:rsidR="006229E3" w:rsidRDefault="006229E3" w:rsidP="00682D4F">
      <w:pPr>
        <w:pStyle w:val="Just"/>
        <w:rPr>
          <w:noProof/>
          <w:sz w:val="28"/>
          <w:szCs w:val="28"/>
          <w:lang w:val="uk-UA"/>
        </w:rPr>
      </w:pPr>
      <w:r>
        <w:rPr>
          <w:sz w:val="28"/>
          <w:szCs w:val="28"/>
          <w:lang w:val="uk-UA"/>
        </w:rPr>
        <w:t xml:space="preserve">3.2. Дошкільний навчальний заклад </w:t>
      </w:r>
      <w:r>
        <w:rPr>
          <w:noProof/>
          <w:sz w:val="28"/>
          <w:szCs w:val="28"/>
          <w:lang w:val="uk-UA"/>
        </w:rPr>
        <w:t>розрахований на 180 місць, 12 вікових груп.</w:t>
      </w:r>
    </w:p>
    <w:p w:rsidR="006229E3" w:rsidRDefault="006229E3" w:rsidP="00682D4F">
      <w:pPr>
        <w:pStyle w:val="Just"/>
        <w:ind w:firstLine="540"/>
        <w:rPr>
          <w:sz w:val="28"/>
          <w:szCs w:val="28"/>
          <w:lang w:val="uk-UA"/>
        </w:rPr>
      </w:pPr>
      <w:r>
        <w:rPr>
          <w:sz w:val="28"/>
          <w:szCs w:val="28"/>
          <w:lang w:val="uk-UA"/>
        </w:rPr>
        <w:t>3.3. У ЖДНЗ №58 функціонують групи загального розвитку.</w:t>
      </w:r>
      <w:r>
        <w:rPr>
          <w:noProof/>
          <w:sz w:val="28"/>
          <w:szCs w:val="28"/>
          <w:lang w:val="uk-UA"/>
        </w:rPr>
        <w:t xml:space="preserve"> </w:t>
      </w:r>
    </w:p>
    <w:p w:rsidR="006229E3" w:rsidRDefault="006229E3" w:rsidP="00682D4F">
      <w:pPr>
        <w:pStyle w:val="Just"/>
        <w:ind w:firstLine="540"/>
        <w:rPr>
          <w:sz w:val="28"/>
          <w:szCs w:val="28"/>
          <w:lang w:val="uk-UA"/>
        </w:rPr>
      </w:pPr>
      <w:r>
        <w:rPr>
          <w:sz w:val="28"/>
          <w:szCs w:val="28"/>
          <w:lang w:val="uk-UA"/>
        </w:rPr>
        <w:t>3.4. Групи у ЖДНЗ №58 комплектуються за віковими ознаками.</w:t>
      </w:r>
    </w:p>
    <w:p w:rsidR="006229E3" w:rsidRDefault="006229E3" w:rsidP="00682D4F">
      <w:pPr>
        <w:pStyle w:val="Just"/>
        <w:rPr>
          <w:noProof/>
          <w:sz w:val="28"/>
          <w:szCs w:val="28"/>
          <w:lang w:val="uk-UA"/>
        </w:rPr>
      </w:pPr>
      <w:r>
        <w:rPr>
          <w:sz w:val="28"/>
          <w:szCs w:val="28"/>
          <w:lang w:val="uk-UA"/>
        </w:rPr>
        <w:t xml:space="preserve">3.5. ЖДНЗ №58 має групи  для дітей </w:t>
      </w:r>
      <w:r>
        <w:rPr>
          <w:noProof/>
          <w:sz w:val="28"/>
          <w:szCs w:val="28"/>
          <w:lang w:val="uk-UA"/>
        </w:rPr>
        <w:t xml:space="preserve"> від 2 до 3років,  групи для дітей віком від 3 до 6 (7) років  </w:t>
      </w:r>
      <w:r>
        <w:rPr>
          <w:noProof/>
          <w:sz w:val="28"/>
          <w:szCs w:val="28"/>
        </w:rPr>
        <w:t>з</w:t>
      </w:r>
      <w:r>
        <w:rPr>
          <w:noProof/>
          <w:sz w:val="28"/>
          <w:szCs w:val="28"/>
          <w:lang w:val="uk-UA"/>
        </w:rPr>
        <w:t xml:space="preserve"> денним перебуванням.</w:t>
      </w:r>
    </w:p>
    <w:p w:rsidR="006229E3" w:rsidRDefault="006229E3" w:rsidP="00682D4F">
      <w:pPr>
        <w:pStyle w:val="Just"/>
        <w:rPr>
          <w:sz w:val="28"/>
          <w:szCs w:val="28"/>
          <w:lang w:val="uk-UA"/>
        </w:rPr>
      </w:pPr>
      <w:r>
        <w:rPr>
          <w:sz w:val="28"/>
          <w:szCs w:val="28"/>
          <w:lang w:val="uk-UA"/>
        </w:rPr>
        <w:t xml:space="preserve">3.6. </w:t>
      </w:r>
      <w:r>
        <w:rPr>
          <w:noProof/>
          <w:sz w:val="28"/>
          <w:szCs w:val="28"/>
          <w:lang w:val="uk-UA"/>
        </w:rPr>
        <w:t>Наповнюваність груп дітьми відповідає вимогам чинних нормативних документів про дошкільну освіту та становить: для дітей віком від 2 до 3 років- до 15 дітей; для дітей віком від 3 до 6 (7) років- до 20 дітей.</w:t>
      </w:r>
    </w:p>
    <w:p w:rsidR="006229E3" w:rsidRDefault="006229E3" w:rsidP="001C670F">
      <w:pPr>
        <w:pStyle w:val="Just"/>
        <w:ind w:firstLine="142"/>
        <w:rPr>
          <w:sz w:val="28"/>
          <w:szCs w:val="28"/>
          <w:lang w:val="uk-UA"/>
        </w:rPr>
      </w:pPr>
      <w:r>
        <w:rPr>
          <w:sz w:val="28"/>
          <w:szCs w:val="28"/>
          <w:lang w:val="uk-UA"/>
        </w:rPr>
        <w:t xml:space="preserve">3.7. Зарахування дітей до ЖДНЗ №58 здійснюється на підставі: заяви батьків або осіб, що їх замінюють, на ім'я завідувача дошкільним навчальним закладом, медичної довідки про стан здоров'я та довідки дільничного лікаря про епідеміологічне оточення, свідоцтва про народження дитини. </w:t>
      </w:r>
    </w:p>
    <w:p w:rsidR="006229E3" w:rsidRDefault="006229E3" w:rsidP="007A1113">
      <w:pPr>
        <w:pStyle w:val="Just"/>
        <w:jc w:val="center"/>
        <w:rPr>
          <w:sz w:val="28"/>
          <w:szCs w:val="28"/>
          <w:lang w:val="uk-UA"/>
        </w:rPr>
      </w:pPr>
    </w:p>
    <w:p w:rsidR="006229E3" w:rsidRDefault="006229E3" w:rsidP="007A1113">
      <w:pPr>
        <w:pStyle w:val="Just"/>
        <w:jc w:val="center"/>
        <w:rPr>
          <w:sz w:val="28"/>
          <w:szCs w:val="28"/>
          <w:lang w:val="uk-UA"/>
        </w:rPr>
      </w:pPr>
    </w:p>
    <w:p w:rsidR="006229E3" w:rsidRDefault="006229E3" w:rsidP="007A1113">
      <w:pPr>
        <w:pStyle w:val="Just"/>
        <w:jc w:val="center"/>
        <w:rPr>
          <w:sz w:val="28"/>
          <w:szCs w:val="28"/>
          <w:lang w:val="uk-UA"/>
        </w:rPr>
      </w:pPr>
      <w:r>
        <w:rPr>
          <w:sz w:val="28"/>
          <w:szCs w:val="28"/>
          <w:lang w:val="uk-UA"/>
        </w:rPr>
        <w:t>–5-</w:t>
      </w:r>
    </w:p>
    <w:p w:rsidR="006229E3" w:rsidRDefault="006229E3" w:rsidP="007A1113">
      <w:pPr>
        <w:pStyle w:val="Just"/>
        <w:jc w:val="center"/>
        <w:rPr>
          <w:sz w:val="28"/>
          <w:szCs w:val="28"/>
          <w:lang w:val="uk-UA"/>
        </w:rPr>
      </w:pPr>
    </w:p>
    <w:p w:rsidR="006229E3" w:rsidRDefault="006229E3" w:rsidP="00682D4F">
      <w:pPr>
        <w:pStyle w:val="Just"/>
        <w:rPr>
          <w:sz w:val="28"/>
          <w:szCs w:val="28"/>
          <w:lang w:val="uk-UA"/>
        </w:rPr>
      </w:pPr>
      <w:r>
        <w:rPr>
          <w:noProof/>
          <w:sz w:val="28"/>
          <w:szCs w:val="28"/>
          <w:lang w:val="uk-UA"/>
        </w:rPr>
        <w:t>3.7.1.</w:t>
      </w:r>
      <w:r>
        <w:rPr>
          <w:sz w:val="28"/>
          <w:szCs w:val="28"/>
          <w:lang w:val="uk-UA"/>
        </w:rPr>
        <w:t>Зарахування дітей до ЖДНЗ №58 проводиться протягом року. Переведення дітей із однієї вікової групи до іншої, формування новостворених груп здійснюється як правило наприкінці навчального року.</w:t>
      </w:r>
    </w:p>
    <w:p w:rsidR="006229E3" w:rsidRDefault="006229E3" w:rsidP="00682D4F">
      <w:pPr>
        <w:pStyle w:val="Just"/>
        <w:rPr>
          <w:sz w:val="28"/>
          <w:szCs w:val="28"/>
          <w:lang w:val="uk-UA"/>
        </w:rPr>
      </w:pPr>
      <w:r>
        <w:rPr>
          <w:sz w:val="28"/>
          <w:szCs w:val="28"/>
          <w:lang w:val="uk-UA"/>
        </w:rPr>
        <w:t>3.8. За дитиною зберігається місце у ЖДНЗ №58 у разі її хвороби, карантину, санаторного лікування, на час відпустки батьків або осіб, які їх замінюють, а також у літній оздоровчий період (75 днів).</w:t>
      </w:r>
    </w:p>
    <w:p w:rsidR="006229E3" w:rsidRDefault="006229E3" w:rsidP="00682D4F">
      <w:pPr>
        <w:pStyle w:val="Just"/>
        <w:rPr>
          <w:sz w:val="28"/>
          <w:szCs w:val="28"/>
          <w:lang w:val="uk-UA"/>
        </w:rPr>
      </w:pPr>
      <w:r>
        <w:rPr>
          <w:sz w:val="28"/>
          <w:szCs w:val="28"/>
          <w:lang w:val="uk-UA"/>
        </w:rPr>
        <w:t>3.9. Відрахування дітей із ЖДНЗ №58  здійснюється: на підставі медичного висновку про стан здоров'я дитини, за бажанням батьків або осіб,  які їх замінюють,  у разі несплати без поважних причин батьками або особами, які їх замінюють, плати за харчування дитини протягом двох місяців, про що повідомляються батьки письмово не менш як за 10 календарних днів.</w:t>
      </w:r>
    </w:p>
    <w:p w:rsidR="006229E3" w:rsidRDefault="006229E3" w:rsidP="00682D4F">
      <w:pPr>
        <w:pStyle w:val="Just"/>
        <w:rPr>
          <w:sz w:val="28"/>
          <w:szCs w:val="28"/>
          <w:lang w:val="uk-UA"/>
        </w:rPr>
      </w:pPr>
      <w:r>
        <w:rPr>
          <w:sz w:val="28"/>
          <w:szCs w:val="28"/>
          <w:lang w:val="uk-UA"/>
        </w:rPr>
        <w:t xml:space="preserve">3.9.1. Відрахування може бути оскаржене до </w:t>
      </w:r>
      <w:r>
        <w:rPr>
          <w:noProof/>
          <w:sz w:val="28"/>
          <w:szCs w:val="28"/>
          <w:lang w:val="uk-UA"/>
        </w:rPr>
        <w:t>управління освіти Житомирської міської ради</w:t>
      </w:r>
      <w:r>
        <w:rPr>
          <w:sz w:val="28"/>
          <w:szCs w:val="28"/>
          <w:lang w:val="uk-UA"/>
        </w:rPr>
        <w:t xml:space="preserve"> протягом одного календарного місяця з дня  отримання письмового повідомлення від керівника дошкільного навчального закладу.</w:t>
      </w:r>
    </w:p>
    <w:p w:rsidR="006229E3" w:rsidRDefault="006229E3" w:rsidP="00682D4F">
      <w:pPr>
        <w:pStyle w:val="Just"/>
        <w:rPr>
          <w:sz w:val="28"/>
          <w:szCs w:val="28"/>
          <w:lang w:val="uk-UA"/>
        </w:rPr>
      </w:pPr>
      <w:r>
        <w:rPr>
          <w:sz w:val="28"/>
          <w:szCs w:val="28"/>
          <w:lang w:val="uk-UA"/>
        </w:rPr>
        <w:t xml:space="preserve">3.10. Педагогічні працівники  ЖДНЗ №58 здійснюють соціально - педагогічний патронат відповідно до інструктивно - методичних листів Міністерства освіти і науки України, а також у порядку визначеному чинним законодавством. </w:t>
      </w:r>
    </w:p>
    <w:p w:rsidR="006229E3" w:rsidRDefault="006229E3" w:rsidP="00682D4F">
      <w:pPr>
        <w:jc w:val="center"/>
        <w:rPr>
          <w:b/>
          <w:sz w:val="28"/>
          <w:szCs w:val="28"/>
          <w:lang w:val="uk-UA"/>
        </w:rPr>
      </w:pPr>
    </w:p>
    <w:p w:rsidR="006229E3" w:rsidRDefault="006229E3" w:rsidP="00682D4F">
      <w:pPr>
        <w:jc w:val="center"/>
        <w:rPr>
          <w:b/>
          <w:sz w:val="28"/>
          <w:szCs w:val="28"/>
          <w:lang w:val="uk-UA"/>
        </w:rPr>
      </w:pPr>
      <w:r>
        <w:rPr>
          <w:b/>
          <w:sz w:val="28"/>
          <w:szCs w:val="28"/>
          <w:lang w:val="uk-UA"/>
        </w:rPr>
        <w:t>4. РЕЖИМ РОБОТИ ЖДНЗ №58</w:t>
      </w:r>
    </w:p>
    <w:p w:rsidR="006229E3" w:rsidRDefault="006229E3" w:rsidP="00682D4F">
      <w:pPr>
        <w:jc w:val="center"/>
        <w:rPr>
          <w:b/>
          <w:sz w:val="28"/>
          <w:szCs w:val="28"/>
          <w:lang w:val="uk-UA"/>
        </w:rPr>
      </w:pPr>
    </w:p>
    <w:p w:rsidR="006229E3" w:rsidRDefault="006229E3" w:rsidP="00682D4F">
      <w:pPr>
        <w:pStyle w:val="Just"/>
        <w:rPr>
          <w:sz w:val="28"/>
          <w:szCs w:val="28"/>
          <w:lang w:val="uk-UA"/>
        </w:rPr>
      </w:pPr>
      <w:r>
        <w:rPr>
          <w:sz w:val="28"/>
          <w:szCs w:val="28"/>
          <w:lang w:val="uk-UA"/>
        </w:rPr>
        <w:t>4.1. ЖДНЗ №58 працює за п’ятиденним  робочим тижнем.</w:t>
      </w:r>
    </w:p>
    <w:p w:rsidR="006229E3" w:rsidRDefault="006229E3" w:rsidP="00682D4F">
      <w:pPr>
        <w:pStyle w:val="Just"/>
        <w:rPr>
          <w:sz w:val="28"/>
          <w:szCs w:val="28"/>
          <w:lang w:val="uk-UA"/>
        </w:rPr>
      </w:pPr>
      <w:r>
        <w:rPr>
          <w:sz w:val="28"/>
          <w:szCs w:val="28"/>
          <w:lang w:val="uk-UA"/>
        </w:rPr>
        <w:t>4.2. Вихідні дні: субота, неділя та святкові і неробочі дні встановлені чинним законодавством.</w:t>
      </w:r>
    </w:p>
    <w:p w:rsidR="006229E3" w:rsidRDefault="006229E3" w:rsidP="00682D4F">
      <w:pPr>
        <w:pStyle w:val="Just"/>
        <w:rPr>
          <w:sz w:val="28"/>
          <w:szCs w:val="28"/>
          <w:lang w:val="uk-UA"/>
        </w:rPr>
      </w:pPr>
      <w:r>
        <w:rPr>
          <w:sz w:val="28"/>
          <w:szCs w:val="28"/>
          <w:lang w:val="uk-UA"/>
        </w:rPr>
        <w:t>4.3. Щоденний графік роботи ЖДНЗ №58 наступний: групи з 10,5 годинним режимом роботи працюють з  7.30 до 18.00  год. Групи з 12 годинним режимом роботи працюють з 7.00 год. до 19.00 год.</w:t>
      </w:r>
    </w:p>
    <w:p w:rsidR="006229E3" w:rsidRDefault="006229E3" w:rsidP="00682D4F">
      <w:pPr>
        <w:jc w:val="center"/>
        <w:rPr>
          <w:b/>
          <w:color w:val="FF0000"/>
          <w:sz w:val="28"/>
          <w:szCs w:val="28"/>
          <w:lang w:val="uk-UA"/>
        </w:rPr>
      </w:pPr>
    </w:p>
    <w:p w:rsidR="006229E3" w:rsidRDefault="006229E3" w:rsidP="00682D4F">
      <w:pPr>
        <w:jc w:val="center"/>
        <w:rPr>
          <w:b/>
          <w:sz w:val="28"/>
          <w:szCs w:val="28"/>
          <w:lang w:val="uk-UA"/>
        </w:rPr>
      </w:pPr>
      <w:r>
        <w:rPr>
          <w:b/>
          <w:sz w:val="28"/>
          <w:szCs w:val="28"/>
          <w:lang w:val="uk-UA"/>
        </w:rPr>
        <w:t>5. ОРГАНІЗАЦІЯ ЖИТТЄДІЯЛЬНОСТІ ДІТЕЙ  У ЖДНЗ №58</w:t>
      </w:r>
    </w:p>
    <w:p w:rsidR="006229E3" w:rsidRDefault="006229E3" w:rsidP="00682D4F">
      <w:pPr>
        <w:jc w:val="center"/>
        <w:rPr>
          <w:b/>
          <w:sz w:val="28"/>
          <w:szCs w:val="28"/>
          <w:lang w:val="uk-UA"/>
        </w:rPr>
      </w:pPr>
    </w:p>
    <w:p w:rsidR="006229E3" w:rsidRDefault="006229E3" w:rsidP="00682D4F">
      <w:pPr>
        <w:ind w:firstLine="540"/>
        <w:jc w:val="both"/>
        <w:rPr>
          <w:sz w:val="28"/>
          <w:szCs w:val="28"/>
          <w:lang w:val="uk-UA"/>
        </w:rPr>
      </w:pPr>
      <w:r>
        <w:rPr>
          <w:sz w:val="28"/>
          <w:szCs w:val="28"/>
          <w:lang w:val="uk-UA"/>
        </w:rPr>
        <w:t>5.1. Навчальний рік у ЖДНЗ №58 починається 1 вересня і закінчується 31 травня наступного року.</w:t>
      </w:r>
    </w:p>
    <w:p w:rsidR="006229E3" w:rsidRDefault="006229E3" w:rsidP="00682D4F">
      <w:pPr>
        <w:pStyle w:val="Just"/>
        <w:rPr>
          <w:sz w:val="28"/>
          <w:szCs w:val="28"/>
          <w:lang w:val="uk-UA"/>
        </w:rPr>
      </w:pPr>
      <w:r>
        <w:rPr>
          <w:sz w:val="28"/>
          <w:szCs w:val="28"/>
          <w:lang w:val="uk-UA"/>
        </w:rPr>
        <w:t>5.1.1.З 1 червня до 31 серпня щорічно (оздоровчий період) у ЖДНЗ №58 проводиться оздоровлення дітей.</w:t>
      </w:r>
    </w:p>
    <w:p w:rsidR="006229E3" w:rsidRDefault="006229E3" w:rsidP="00682D4F">
      <w:pPr>
        <w:pStyle w:val="Just"/>
        <w:rPr>
          <w:sz w:val="28"/>
          <w:szCs w:val="28"/>
          <w:lang w:val="uk-UA"/>
        </w:rPr>
      </w:pPr>
      <w:r>
        <w:rPr>
          <w:sz w:val="28"/>
          <w:szCs w:val="28"/>
          <w:lang w:val="uk-UA"/>
        </w:rPr>
        <w:t>5.2. ЖДНЗ №58 здійснює свою діяльність відповідно до річного плану, який складається на навчальний рік та на період оздоровлення.</w:t>
      </w:r>
    </w:p>
    <w:p w:rsidR="006229E3" w:rsidRDefault="006229E3" w:rsidP="007A1113">
      <w:pPr>
        <w:pStyle w:val="Just"/>
        <w:rPr>
          <w:sz w:val="28"/>
          <w:szCs w:val="28"/>
          <w:lang w:val="uk-UA"/>
        </w:rPr>
      </w:pPr>
      <w:r>
        <w:rPr>
          <w:sz w:val="28"/>
          <w:szCs w:val="28"/>
          <w:lang w:val="uk-UA"/>
        </w:rPr>
        <w:t xml:space="preserve">5.3. План роботи ЖДНЗ №58 схвалюється педагогічною радою закладу, погоджується з управлінням освіти Житомирської міської ради і затверджується завідувачем закладом. </w:t>
      </w:r>
    </w:p>
    <w:p w:rsidR="006229E3" w:rsidRDefault="006229E3" w:rsidP="007A1113">
      <w:pPr>
        <w:ind w:firstLine="540"/>
        <w:jc w:val="both"/>
        <w:rPr>
          <w:sz w:val="28"/>
          <w:szCs w:val="28"/>
          <w:lang w:val="uk-UA"/>
        </w:rPr>
      </w:pPr>
      <w:r>
        <w:rPr>
          <w:sz w:val="28"/>
          <w:szCs w:val="28"/>
          <w:lang w:val="uk-UA"/>
        </w:rPr>
        <w:t>5.3.1. План роботи ЖДНЗ №58 на оздоровчий період також погоджується з міською санітарно-епідеміологічною службою.</w:t>
      </w:r>
      <w:r w:rsidRPr="007A1113">
        <w:rPr>
          <w:sz w:val="28"/>
          <w:szCs w:val="28"/>
          <w:lang w:val="uk-UA"/>
        </w:rPr>
        <w:t xml:space="preserve"> </w:t>
      </w:r>
    </w:p>
    <w:p w:rsidR="006229E3" w:rsidRDefault="006229E3" w:rsidP="007A1113">
      <w:pPr>
        <w:ind w:firstLine="540"/>
        <w:jc w:val="center"/>
        <w:rPr>
          <w:sz w:val="28"/>
          <w:szCs w:val="28"/>
          <w:lang w:val="uk-UA"/>
        </w:rPr>
      </w:pPr>
    </w:p>
    <w:p w:rsidR="006229E3" w:rsidRDefault="006229E3" w:rsidP="007A1113">
      <w:pPr>
        <w:ind w:firstLine="540"/>
        <w:jc w:val="center"/>
        <w:rPr>
          <w:sz w:val="28"/>
          <w:szCs w:val="28"/>
          <w:lang w:val="uk-UA"/>
        </w:rPr>
      </w:pPr>
      <w:r w:rsidRPr="001C670F">
        <w:rPr>
          <w:sz w:val="28"/>
          <w:szCs w:val="28"/>
          <w:lang w:val="uk-UA"/>
        </w:rPr>
        <w:t>-6-</w:t>
      </w: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r>
        <w:rPr>
          <w:sz w:val="28"/>
          <w:szCs w:val="28"/>
          <w:lang w:val="uk-UA"/>
        </w:rPr>
        <w:t>5.4. У ЖДНЗ №58 навчання та виховання, як правило, проводиться державною - українською мовою з урахуванням вимог Конституції України та чинного законодавства.</w:t>
      </w:r>
      <w:r w:rsidRPr="001C670F">
        <w:t xml:space="preserve"> </w:t>
      </w:r>
    </w:p>
    <w:p w:rsidR="006229E3" w:rsidRDefault="006229E3" w:rsidP="00682D4F">
      <w:pPr>
        <w:ind w:firstLine="540"/>
        <w:jc w:val="both"/>
        <w:rPr>
          <w:sz w:val="28"/>
          <w:szCs w:val="28"/>
          <w:lang w:val="uk-UA"/>
        </w:rPr>
      </w:pPr>
      <w:r>
        <w:rPr>
          <w:sz w:val="28"/>
          <w:szCs w:val="28"/>
          <w:lang w:val="uk-UA"/>
        </w:rPr>
        <w:t>5.5. Навчально-виховний процес у ЖДНЗ №58 здійснюється за програмами, затвердженими Міністерством освіти і науки України.</w:t>
      </w:r>
    </w:p>
    <w:p w:rsidR="006229E3" w:rsidRDefault="006229E3" w:rsidP="00682D4F">
      <w:pPr>
        <w:ind w:firstLine="540"/>
        <w:jc w:val="both"/>
        <w:rPr>
          <w:sz w:val="28"/>
          <w:szCs w:val="28"/>
          <w:lang w:val="uk-UA"/>
        </w:rPr>
      </w:pPr>
      <w:r>
        <w:rPr>
          <w:sz w:val="28"/>
          <w:szCs w:val="28"/>
          <w:lang w:val="uk-UA"/>
        </w:rPr>
        <w:t>5.6. ЖДНЗ №58 організовує освітній процес за таким пріоритетним напрямком:  екологічний.</w:t>
      </w:r>
    </w:p>
    <w:p w:rsidR="006229E3" w:rsidRDefault="006229E3" w:rsidP="00682D4F">
      <w:pPr>
        <w:ind w:firstLine="540"/>
        <w:jc w:val="both"/>
        <w:rPr>
          <w:sz w:val="28"/>
          <w:szCs w:val="28"/>
          <w:lang w:val="uk-UA"/>
        </w:rPr>
      </w:pPr>
      <w:r>
        <w:rPr>
          <w:sz w:val="28"/>
          <w:szCs w:val="28"/>
          <w:lang w:val="uk-UA"/>
        </w:rPr>
        <w:t>5.7. ЖДНЗ №58 може надавати додаткові освітні послуги на умовах та в порядку визначеному чинним законодавством.</w:t>
      </w:r>
    </w:p>
    <w:p w:rsidR="006229E3" w:rsidRDefault="006229E3" w:rsidP="00682D4F">
      <w:pPr>
        <w:ind w:firstLine="540"/>
        <w:jc w:val="both"/>
        <w:rPr>
          <w:sz w:val="28"/>
          <w:szCs w:val="28"/>
          <w:lang w:val="uk-UA"/>
        </w:rPr>
      </w:pPr>
    </w:p>
    <w:p w:rsidR="006229E3" w:rsidRDefault="006229E3" w:rsidP="00682D4F">
      <w:pPr>
        <w:jc w:val="center"/>
        <w:rPr>
          <w:b/>
          <w:sz w:val="28"/>
          <w:szCs w:val="28"/>
          <w:lang w:val="uk-UA"/>
        </w:rPr>
      </w:pPr>
      <w:r>
        <w:rPr>
          <w:b/>
          <w:sz w:val="28"/>
          <w:szCs w:val="28"/>
          <w:lang w:val="uk-UA"/>
        </w:rPr>
        <w:t>6. ОРГАНІЗАЦІЯ ХАРЧУВАННЯ ДІТЕЙ У ЖДНЗ №58</w:t>
      </w:r>
    </w:p>
    <w:p w:rsidR="006229E3" w:rsidRDefault="006229E3" w:rsidP="00682D4F">
      <w:pPr>
        <w:jc w:val="center"/>
        <w:rPr>
          <w:b/>
          <w:sz w:val="28"/>
          <w:szCs w:val="28"/>
          <w:lang w:val="uk-UA"/>
        </w:rPr>
      </w:pPr>
    </w:p>
    <w:p w:rsidR="006229E3" w:rsidRDefault="006229E3" w:rsidP="00682D4F">
      <w:pPr>
        <w:pStyle w:val="Just"/>
        <w:rPr>
          <w:sz w:val="28"/>
          <w:szCs w:val="28"/>
          <w:lang w:val="uk-UA"/>
        </w:rPr>
      </w:pPr>
      <w:r>
        <w:rPr>
          <w:sz w:val="28"/>
          <w:szCs w:val="28"/>
          <w:lang w:val="uk-UA"/>
        </w:rPr>
        <w:t>6.1. ЖДНЗ №58 забезпечує збалансоване харчування дітей, необхідне для їх нормального росту і розвитку  із дотриманням натурального набору продуктів, визначених у відповідності з вимогами чинного законодавства.</w:t>
      </w:r>
    </w:p>
    <w:p w:rsidR="006229E3" w:rsidRDefault="006229E3" w:rsidP="00682D4F">
      <w:pPr>
        <w:pStyle w:val="Just"/>
        <w:rPr>
          <w:sz w:val="28"/>
          <w:szCs w:val="28"/>
          <w:lang w:val="uk-UA"/>
        </w:rPr>
      </w:pPr>
      <w:r>
        <w:rPr>
          <w:sz w:val="28"/>
          <w:szCs w:val="28"/>
          <w:lang w:val="uk-UA"/>
        </w:rPr>
        <w:t>6.2. Забезпечення продуктами харчування ЖДНЗ №58 здійснюється постачальниками: фізичними і юридичними особами з дотриманням вимог чинного законодавства щодо безпечності та якості продуктів харчування тощо. Продукти харчування поставляються на підставі угод (договорів) укладених  відповідно до чинного законодавства.</w:t>
      </w:r>
    </w:p>
    <w:p w:rsidR="006229E3" w:rsidRDefault="006229E3" w:rsidP="00682D4F">
      <w:pPr>
        <w:pStyle w:val="Just"/>
        <w:rPr>
          <w:noProof/>
          <w:sz w:val="28"/>
          <w:szCs w:val="28"/>
          <w:lang w:val="uk-UA"/>
        </w:rPr>
      </w:pPr>
      <w:r>
        <w:rPr>
          <w:sz w:val="28"/>
          <w:szCs w:val="28"/>
          <w:lang w:val="uk-UA"/>
        </w:rPr>
        <w:t xml:space="preserve">6.3. У ЖДНЗ №58 встановлено </w:t>
      </w:r>
      <w:r>
        <w:rPr>
          <w:noProof/>
          <w:sz w:val="28"/>
          <w:szCs w:val="28"/>
          <w:lang w:val="uk-UA"/>
        </w:rPr>
        <w:t>триразове харчування дітей: сніданок, обід,  вечеря.</w:t>
      </w:r>
    </w:p>
    <w:p w:rsidR="006229E3" w:rsidRDefault="006229E3" w:rsidP="00682D4F">
      <w:pPr>
        <w:pStyle w:val="Just"/>
        <w:rPr>
          <w:sz w:val="28"/>
          <w:szCs w:val="28"/>
          <w:lang w:val="uk-UA"/>
        </w:rPr>
      </w:pPr>
      <w:r>
        <w:rPr>
          <w:sz w:val="28"/>
          <w:szCs w:val="28"/>
          <w:lang w:val="uk-UA"/>
        </w:rPr>
        <w:t>6.4. Відповідальність за якість продуктів харчування покладається на фізичні і юридичні особи, які постачають продукти. Контроль за закладкою продуктів харчування в котел, кулінарною обробкою, виходом страв, смаковими якостями їжі, технологією приготування страв,  санітарним станом харчоблоку, правильністю зберігання, дотриманням термінів реалізації продуктів покладається на медичних працівників, кухарів, комірника та керівника ЖДНЗ №58.</w:t>
      </w:r>
    </w:p>
    <w:p w:rsidR="006229E3" w:rsidRDefault="006229E3" w:rsidP="00682D4F">
      <w:pPr>
        <w:spacing w:before="40" w:after="40"/>
        <w:jc w:val="center"/>
        <w:rPr>
          <w:b/>
          <w:sz w:val="28"/>
          <w:szCs w:val="28"/>
          <w:lang w:val="uk-UA"/>
        </w:rPr>
      </w:pPr>
    </w:p>
    <w:p w:rsidR="006229E3" w:rsidRDefault="006229E3" w:rsidP="00682D4F">
      <w:pPr>
        <w:spacing w:before="40" w:after="40"/>
        <w:jc w:val="center"/>
        <w:rPr>
          <w:b/>
          <w:sz w:val="28"/>
          <w:szCs w:val="28"/>
          <w:lang w:val="uk-UA"/>
        </w:rPr>
      </w:pPr>
      <w:r>
        <w:rPr>
          <w:b/>
          <w:sz w:val="28"/>
          <w:szCs w:val="28"/>
          <w:lang w:val="uk-UA"/>
        </w:rPr>
        <w:t>7. МЕДИЧНЕ ОБСЛУГОВУВАННЯ ДІТЕЙ У  ЖДНЗ №58</w:t>
      </w:r>
    </w:p>
    <w:p w:rsidR="006229E3" w:rsidRDefault="006229E3" w:rsidP="00682D4F">
      <w:pPr>
        <w:spacing w:before="40" w:after="40"/>
        <w:jc w:val="center"/>
        <w:rPr>
          <w:b/>
          <w:sz w:val="28"/>
          <w:szCs w:val="28"/>
          <w:lang w:val="uk-UA"/>
        </w:rPr>
      </w:pPr>
    </w:p>
    <w:p w:rsidR="006229E3" w:rsidRDefault="006229E3" w:rsidP="00682D4F">
      <w:pPr>
        <w:pStyle w:val="Just"/>
        <w:rPr>
          <w:sz w:val="28"/>
          <w:szCs w:val="28"/>
          <w:lang w:val="uk-UA"/>
        </w:rPr>
      </w:pPr>
      <w:r>
        <w:rPr>
          <w:sz w:val="28"/>
          <w:szCs w:val="28"/>
          <w:lang w:val="uk-UA"/>
        </w:rPr>
        <w:t>7.1. Медичне обслуговування дітей  ЖДНЗ №58 здійснюється органом охорони здоров’я на безоплатній основі відповідно до чинного законодавства.</w:t>
      </w:r>
    </w:p>
    <w:p w:rsidR="006229E3" w:rsidRDefault="006229E3" w:rsidP="00682D4F">
      <w:pPr>
        <w:pStyle w:val="Just"/>
        <w:rPr>
          <w:sz w:val="28"/>
          <w:szCs w:val="28"/>
          <w:lang w:val="uk-UA"/>
        </w:rPr>
      </w:pPr>
      <w:r>
        <w:rPr>
          <w:sz w:val="28"/>
          <w:szCs w:val="28"/>
          <w:lang w:val="uk-UA"/>
        </w:rPr>
        <w:t xml:space="preserve">7.2.Медичний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дітей, організацією фізичного виховання, загартуванням, дотриманням санітарно-гігієнічних норм та правил, режимом та якістю харчування. </w:t>
      </w:r>
    </w:p>
    <w:p w:rsidR="006229E3" w:rsidRDefault="006229E3" w:rsidP="00682D4F">
      <w:pPr>
        <w:pStyle w:val="Just"/>
        <w:rPr>
          <w:sz w:val="28"/>
          <w:szCs w:val="28"/>
          <w:lang w:val="uk-UA"/>
        </w:rPr>
      </w:pPr>
      <w:r>
        <w:rPr>
          <w:sz w:val="28"/>
          <w:szCs w:val="28"/>
          <w:lang w:val="uk-UA"/>
        </w:rPr>
        <w:t>7.3. ЖДНЗ №58  надає приміщення і забезпечує належні умови для роботи медичного персоналу та проведення лікувально-профілактичних заходів.</w:t>
      </w:r>
    </w:p>
    <w:p w:rsidR="006229E3" w:rsidRDefault="006229E3" w:rsidP="00682D4F">
      <w:pPr>
        <w:pStyle w:val="Just"/>
        <w:jc w:val="center"/>
        <w:rPr>
          <w:sz w:val="28"/>
          <w:szCs w:val="28"/>
          <w:lang w:val="uk-UA"/>
        </w:rPr>
      </w:pPr>
      <w:bookmarkStart w:id="2" w:name="_GoBack"/>
      <w:bookmarkEnd w:id="2"/>
    </w:p>
    <w:p w:rsidR="006229E3" w:rsidRDefault="006229E3" w:rsidP="007A1113">
      <w:pPr>
        <w:pStyle w:val="Just"/>
        <w:jc w:val="center"/>
        <w:rPr>
          <w:sz w:val="28"/>
          <w:szCs w:val="28"/>
          <w:lang w:val="uk-UA"/>
        </w:rPr>
      </w:pPr>
    </w:p>
    <w:p w:rsidR="006229E3" w:rsidRDefault="006229E3" w:rsidP="007A1113">
      <w:pPr>
        <w:pStyle w:val="Just"/>
        <w:jc w:val="center"/>
        <w:rPr>
          <w:sz w:val="28"/>
          <w:szCs w:val="28"/>
          <w:lang w:val="uk-UA"/>
        </w:rPr>
      </w:pPr>
      <w:r>
        <w:rPr>
          <w:sz w:val="28"/>
          <w:szCs w:val="28"/>
          <w:lang w:val="uk-UA"/>
        </w:rPr>
        <w:t>-7-</w:t>
      </w:r>
    </w:p>
    <w:p w:rsidR="006229E3" w:rsidRDefault="006229E3" w:rsidP="00682D4F">
      <w:pPr>
        <w:spacing w:before="40" w:after="40"/>
        <w:jc w:val="center"/>
        <w:rPr>
          <w:b/>
          <w:sz w:val="28"/>
          <w:szCs w:val="28"/>
          <w:lang w:val="uk-UA"/>
        </w:rPr>
      </w:pPr>
    </w:p>
    <w:p w:rsidR="006229E3" w:rsidRDefault="006229E3" w:rsidP="00682D4F">
      <w:pPr>
        <w:spacing w:before="40" w:after="40"/>
        <w:jc w:val="center"/>
        <w:rPr>
          <w:b/>
          <w:sz w:val="28"/>
          <w:szCs w:val="28"/>
          <w:lang w:val="uk-UA"/>
        </w:rPr>
      </w:pPr>
      <w:r>
        <w:rPr>
          <w:b/>
          <w:sz w:val="28"/>
          <w:szCs w:val="28"/>
          <w:lang w:val="uk-UA"/>
        </w:rPr>
        <w:t>8. УЧАСНИКИ НАВЧАЛЬНО-ВИХОВНОГО ПРОЦЕСУ</w:t>
      </w:r>
    </w:p>
    <w:p w:rsidR="006229E3" w:rsidRDefault="006229E3" w:rsidP="00682D4F">
      <w:pPr>
        <w:spacing w:before="40" w:after="40"/>
        <w:jc w:val="center"/>
        <w:rPr>
          <w:b/>
          <w:sz w:val="28"/>
          <w:szCs w:val="28"/>
          <w:lang w:val="uk-UA"/>
        </w:rPr>
      </w:pPr>
    </w:p>
    <w:p w:rsidR="006229E3" w:rsidRDefault="006229E3" w:rsidP="007A1113">
      <w:pPr>
        <w:pStyle w:val="Just"/>
        <w:rPr>
          <w:sz w:val="28"/>
          <w:szCs w:val="28"/>
          <w:lang w:val="uk-UA"/>
        </w:rPr>
      </w:pPr>
      <w:r>
        <w:rPr>
          <w:sz w:val="28"/>
          <w:szCs w:val="28"/>
          <w:lang w:val="uk-UA"/>
        </w:rPr>
        <w:t>8.1. Учасниками навчально-виховного процесу у ЖДНЗ №58 є: діти ясельного, дошкільного віку, керівник (завідувач), вихователь - методист, педагогічні працівники, медичні працівники, помічники вихователів, інші працівники, батьки або особи, які їх замінюють.</w:t>
      </w:r>
    </w:p>
    <w:p w:rsidR="006229E3" w:rsidRDefault="006229E3" w:rsidP="00682D4F">
      <w:pPr>
        <w:pStyle w:val="Just"/>
        <w:rPr>
          <w:sz w:val="28"/>
          <w:szCs w:val="28"/>
          <w:lang w:val="uk-UA"/>
        </w:rPr>
      </w:pPr>
      <w:r>
        <w:rPr>
          <w:sz w:val="28"/>
          <w:szCs w:val="28"/>
          <w:lang w:val="uk-UA"/>
        </w:rPr>
        <w:t>8.2. На посаду педагогічного працівника ЖДНЗ №58 приймається особа, яка має відповідну вищу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rsidR="006229E3" w:rsidRDefault="006229E3" w:rsidP="00682D4F">
      <w:pPr>
        <w:pStyle w:val="Just"/>
        <w:rPr>
          <w:sz w:val="28"/>
          <w:szCs w:val="28"/>
          <w:lang w:val="uk-UA"/>
        </w:rPr>
      </w:pPr>
      <w:r>
        <w:rPr>
          <w:sz w:val="28"/>
          <w:szCs w:val="28"/>
          <w:lang w:val="uk-UA"/>
        </w:rPr>
        <w:t xml:space="preserve">8.3. За успіхи у роботі встановлюються  форми матеріального та морального заохочення: подяки, грамоти, премії, надбавки та інші заохочення порядок надання і обсяг яких визначаються у відповідності з колективним договором та чинним законодавством.  </w:t>
      </w:r>
    </w:p>
    <w:p w:rsidR="006229E3" w:rsidRDefault="006229E3" w:rsidP="00682D4F">
      <w:pPr>
        <w:pStyle w:val="Just"/>
        <w:rPr>
          <w:sz w:val="28"/>
          <w:szCs w:val="28"/>
          <w:lang w:val="uk-UA"/>
        </w:rPr>
      </w:pPr>
      <w:r>
        <w:rPr>
          <w:sz w:val="28"/>
          <w:szCs w:val="28"/>
          <w:lang w:val="uk-UA"/>
        </w:rPr>
        <w:t>8.4. 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 і посадовими (робочими) інструкціями.</w:t>
      </w:r>
    </w:p>
    <w:p w:rsidR="006229E3" w:rsidRDefault="006229E3" w:rsidP="00682D4F">
      <w:pPr>
        <w:pStyle w:val="Just"/>
        <w:rPr>
          <w:sz w:val="28"/>
          <w:szCs w:val="28"/>
          <w:lang w:val="uk-UA"/>
        </w:rPr>
      </w:pPr>
      <w:r>
        <w:rPr>
          <w:sz w:val="28"/>
          <w:szCs w:val="28"/>
          <w:lang w:val="uk-UA"/>
        </w:rPr>
        <w:t>8.5. Педагогічні працівники мають право:</w:t>
      </w:r>
    </w:p>
    <w:p w:rsidR="006229E3" w:rsidRDefault="006229E3" w:rsidP="00682D4F">
      <w:pPr>
        <w:pStyle w:val="Just"/>
        <w:rPr>
          <w:sz w:val="28"/>
          <w:szCs w:val="28"/>
          <w:lang w:val="uk-UA"/>
        </w:rPr>
      </w:pPr>
      <w:r>
        <w:rPr>
          <w:sz w:val="28"/>
          <w:szCs w:val="28"/>
          <w:lang w:val="uk-UA"/>
        </w:rPr>
        <w:t>8.5.1.На вільний вибір педагогічно доцільних форм, методів і засобів роботи з дітьми.</w:t>
      </w:r>
    </w:p>
    <w:p w:rsidR="006229E3" w:rsidRDefault="006229E3" w:rsidP="00682D4F">
      <w:pPr>
        <w:pStyle w:val="Just"/>
        <w:rPr>
          <w:sz w:val="28"/>
          <w:szCs w:val="28"/>
          <w:lang w:val="uk-UA"/>
        </w:rPr>
      </w:pPr>
      <w:r>
        <w:rPr>
          <w:sz w:val="28"/>
          <w:szCs w:val="28"/>
          <w:lang w:val="uk-UA"/>
        </w:rPr>
        <w:t>8.5.2. Брати участь у роботі органів самоврядування закладу.</w:t>
      </w:r>
    </w:p>
    <w:p w:rsidR="006229E3" w:rsidRDefault="006229E3" w:rsidP="00682D4F">
      <w:pPr>
        <w:pStyle w:val="Just"/>
        <w:rPr>
          <w:sz w:val="28"/>
          <w:szCs w:val="28"/>
          <w:lang w:val="uk-UA"/>
        </w:rPr>
      </w:pPr>
      <w:r>
        <w:rPr>
          <w:sz w:val="28"/>
          <w:szCs w:val="28"/>
          <w:lang w:val="uk-UA"/>
        </w:rPr>
        <w:t>8.5.3.На підвищення кваліфікації, участь у методичних об’єднаннях, нарадах тощо.</w:t>
      </w:r>
    </w:p>
    <w:p w:rsidR="006229E3" w:rsidRDefault="006229E3" w:rsidP="00682D4F">
      <w:pPr>
        <w:pStyle w:val="Just"/>
        <w:rPr>
          <w:sz w:val="28"/>
          <w:szCs w:val="28"/>
          <w:lang w:val="uk-UA"/>
        </w:rPr>
      </w:pPr>
      <w:r>
        <w:rPr>
          <w:sz w:val="28"/>
          <w:szCs w:val="28"/>
          <w:lang w:val="uk-UA"/>
        </w:rPr>
        <w:t>8.5.4.Проводити в установленому порядку науково-дослідну, експериментальну, пошукову роботу.</w:t>
      </w:r>
    </w:p>
    <w:p w:rsidR="006229E3" w:rsidRDefault="006229E3" w:rsidP="00682D4F">
      <w:pPr>
        <w:pStyle w:val="Just"/>
        <w:rPr>
          <w:sz w:val="28"/>
          <w:szCs w:val="28"/>
          <w:lang w:val="uk-UA"/>
        </w:rPr>
      </w:pPr>
      <w:r>
        <w:rPr>
          <w:sz w:val="28"/>
          <w:szCs w:val="28"/>
          <w:lang w:val="uk-UA"/>
        </w:rPr>
        <w:t>8.5.5.Вносити пропозиції щодо поліпшення роботи ЖДНЗ №58.</w:t>
      </w:r>
    </w:p>
    <w:p w:rsidR="006229E3" w:rsidRDefault="006229E3" w:rsidP="00682D4F">
      <w:pPr>
        <w:pStyle w:val="Just"/>
        <w:rPr>
          <w:sz w:val="28"/>
          <w:szCs w:val="28"/>
          <w:lang w:val="uk-UA"/>
        </w:rPr>
      </w:pPr>
      <w:r>
        <w:rPr>
          <w:sz w:val="28"/>
          <w:szCs w:val="28"/>
          <w:lang w:val="uk-UA"/>
        </w:rPr>
        <w:t>8.5.6.На соціальне та матеріальне забезпечення відповідно до законодавства.</w:t>
      </w:r>
    </w:p>
    <w:p w:rsidR="006229E3" w:rsidRDefault="006229E3" w:rsidP="00682D4F">
      <w:pPr>
        <w:pStyle w:val="Just"/>
        <w:rPr>
          <w:sz w:val="28"/>
          <w:szCs w:val="28"/>
          <w:lang w:val="uk-UA"/>
        </w:rPr>
      </w:pPr>
      <w:r>
        <w:rPr>
          <w:sz w:val="28"/>
          <w:szCs w:val="28"/>
          <w:lang w:val="uk-UA"/>
        </w:rPr>
        <w:t>8.5.7.Об’єднуватися у професійні спілки та бути членами інших об’єднань громадян, діяльність яких не заборонена законодавством.</w:t>
      </w:r>
    </w:p>
    <w:p w:rsidR="006229E3" w:rsidRDefault="006229E3" w:rsidP="00682D4F">
      <w:pPr>
        <w:pStyle w:val="Just"/>
        <w:rPr>
          <w:sz w:val="28"/>
          <w:szCs w:val="28"/>
          <w:lang w:val="uk-UA"/>
        </w:rPr>
      </w:pPr>
      <w:r>
        <w:rPr>
          <w:sz w:val="28"/>
          <w:szCs w:val="28"/>
          <w:lang w:val="uk-UA"/>
        </w:rPr>
        <w:t>8.5.8.На захист професійної честі та власної гідності.</w:t>
      </w:r>
    </w:p>
    <w:p w:rsidR="006229E3" w:rsidRDefault="006229E3" w:rsidP="00682D4F">
      <w:pPr>
        <w:pStyle w:val="Just"/>
        <w:rPr>
          <w:sz w:val="28"/>
          <w:szCs w:val="28"/>
          <w:lang w:val="uk-UA"/>
        </w:rPr>
      </w:pPr>
      <w:r>
        <w:rPr>
          <w:sz w:val="28"/>
          <w:szCs w:val="28"/>
          <w:lang w:val="uk-UA"/>
        </w:rPr>
        <w:t>8.5.9.Мають інші права, що не суперечать законодавству України.</w:t>
      </w:r>
    </w:p>
    <w:p w:rsidR="006229E3" w:rsidRDefault="006229E3" w:rsidP="00682D4F">
      <w:pPr>
        <w:pStyle w:val="Just"/>
        <w:rPr>
          <w:sz w:val="28"/>
          <w:szCs w:val="28"/>
          <w:lang w:val="uk-UA"/>
        </w:rPr>
      </w:pPr>
      <w:r>
        <w:rPr>
          <w:sz w:val="28"/>
          <w:szCs w:val="28"/>
          <w:lang w:val="uk-UA"/>
        </w:rPr>
        <w:t>8.6. Педагогічні працівники зобов’язані:</w:t>
      </w:r>
    </w:p>
    <w:p w:rsidR="006229E3" w:rsidRDefault="006229E3" w:rsidP="00682D4F">
      <w:pPr>
        <w:pStyle w:val="Just"/>
        <w:ind w:firstLine="540"/>
        <w:rPr>
          <w:sz w:val="28"/>
          <w:szCs w:val="28"/>
          <w:lang w:val="uk-UA"/>
        </w:rPr>
      </w:pPr>
      <w:r>
        <w:rPr>
          <w:sz w:val="28"/>
          <w:szCs w:val="28"/>
          <w:lang w:val="uk-UA"/>
        </w:rPr>
        <w:t>8.6.1. Виконувати вимоги Статуту, посадову інструкцію, дотримуватися правил внутрішнього трудового розпорядку, умов трудового договору, чинного законодавства України тощо.</w:t>
      </w:r>
    </w:p>
    <w:p w:rsidR="006229E3" w:rsidRDefault="006229E3" w:rsidP="00682D4F">
      <w:pPr>
        <w:pStyle w:val="Just"/>
        <w:rPr>
          <w:sz w:val="28"/>
          <w:szCs w:val="28"/>
          <w:lang w:val="uk-UA"/>
        </w:rPr>
      </w:pPr>
      <w:r>
        <w:rPr>
          <w:sz w:val="28"/>
          <w:szCs w:val="28"/>
          <w:lang w:val="uk-UA"/>
        </w:rPr>
        <w:t>8.6.2. Дотримуватися педагогічної етики, норм загальнолюдської моралі, поважати гідність дитини та її батьків.</w:t>
      </w:r>
    </w:p>
    <w:p w:rsidR="006229E3" w:rsidRDefault="006229E3" w:rsidP="00682D4F">
      <w:pPr>
        <w:pStyle w:val="Just"/>
        <w:rPr>
          <w:sz w:val="28"/>
          <w:szCs w:val="28"/>
          <w:lang w:val="uk-UA"/>
        </w:rPr>
      </w:pPr>
      <w:r>
        <w:rPr>
          <w:sz w:val="28"/>
          <w:szCs w:val="28"/>
          <w:lang w:val="uk-UA"/>
        </w:rPr>
        <w:t>8.6.3.Забезпечувати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6229E3" w:rsidRDefault="006229E3" w:rsidP="007A1113">
      <w:pPr>
        <w:pStyle w:val="Just"/>
        <w:jc w:val="center"/>
        <w:rPr>
          <w:sz w:val="28"/>
          <w:szCs w:val="28"/>
          <w:lang w:val="uk-UA"/>
        </w:rPr>
      </w:pPr>
      <w:r>
        <w:rPr>
          <w:sz w:val="28"/>
          <w:szCs w:val="28"/>
          <w:lang w:val="uk-UA"/>
        </w:rPr>
        <w:t>-8-</w:t>
      </w:r>
    </w:p>
    <w:p w:rsidR="006229E3" w:rsidRDefault="006229E3" w:rsidP="007A1113">
      <w:pPr>
        <w:pStyle w:val="Just"/>
        <w:jc w:val="center"/>
        <w:rPr>
          <w:sz w:val="28"/>
          <w:szCs w:val="28"/>
          <w:lang w:val="uk-UA"/>
        </w:rPr>
      </w:pPr>
    </w:p>
    <w:p w:rsidR="006229E3" w:rsidRDefault="006229E3" w:rsidP="00682D4F">
      <w:pPr>
        <w:pStyle w:val="Just"/>
        <w:rPr>
          <w:sz w:val="28"/>
          <w:szCs w:val="28"/>
          <w:lang w:val="uk-UA"/>
        </w:rPr>
      </w:pPr>
      <w:r>
        <w:rPr>
          <w:sz w:val="28"/>
          <w:szCs w:val="28"/>
          <w:lang w:val="uk-UA"/>
        </w:rPr>
        <w:t>8.6.4. Брати участь у роботі педагогічної ради та інших заходах, пов’язаних з підвищенням професійного рівня, педагогічної майстерності, загальнонаціональної культури.</w:t>
      </w:r>
    </w:p>
    <w:p w:rsidR="006229E3" w:rsidRDefault="006229E3" w:rsidP="00682D4F">
      <w:pPr>
        <w:pStyle w:val="Just"/>
        <w:rPr>
          <w:sz w:val="28"/>
          <w:szCs w:val="28"/>
          <w:lang w:val="uk-UA"/>
        </w:rPr>
      </w:pPr>
      <w:r>
        <w:rPr>
          <w:sz w:val="28"/>
          <w:szCs w:val="28"/>
          <w:lang w:val="uk-UA"/>
        </w:rPr>
        <w:t>8.6.5.Виконувати накази та розпорядження керівництва.</w:t>
      </w:r>
    </w:p>
    <w:p w:rsidR="006229E3" w:rsidRDefault="006229E3" w:rsidP="00682D4F">
      <w:pPr>
        <w:pStyle w:val="Just"/>
        <w:rPr>
          <w:sz w:val="28"/>
          <w:szCs w:val="28"/>
          <w:lang w:val="uk-UA"/>
        </w:rPr>
      </w:pPr>
      <w:r>
        <w:rPr>
          <w:sz w:val="28"/>
          <w:szCs w:val="28"/>
          <w:lang w:val="uk-UA"/>
        </w:rPr>
        <w:t>8.6.6.Мають інші обов’язки, відповідно до чинного законодавства України.</w:t>
      </w:r>
    </w:p>
    <w:p w:rsidR="006229E3" w:rsidRDefault="006229E3" w:rsidP="00682D4F">
      <w:pPr>
        <w:pStyle w:val="Just"/>
        <w:rPr>
          <w:sz w:val="28"/>
          <w:szCs w:val="28"/>
          <w:lang w:val="uk-UA"/>
        </w:rPr>
      </w:pPr>
      <w:r>
        <w:rPr>
          <w:sz w:val="28"/>
          <w:szCs w:val="28"/>
          <w:lang w:val="uk-UA"/>
        </w:rPr>
        <w:t>8.7. Педагогічні та інші працівники приймаються на роботу до ЖДНЗ №58 завідувачем враховуючи вимоги чинного законодавства.</w:t>
      </w:r>
    </w:p>
    <w:p w:rsidR="006229E3" w:rsidRDefault="006229E3" w:rsidP="00682D4F">
      <w:pPr>
        <w:pStyle w:val="Just"/>
        <w:rPr>
          <w:sz w:val="28"/>
          <w:szCs w:val="28"/>
          <w:lang w:val="uk-UA"/>
        </w:rPr>
      </w:pPr>
      <w:r>
        <w:rPr>
          <w:sz w:val="28"/>
          <w:szCs w:val="28"/>
          <w:lang w:val="uk-UA"/>
        </w:rPr>
        <w:t>8.8. Працівники ЖДНЗ №58 несуть відповідальність за збереження життя, фізичне і психічне здоров’я дітей згідно з чинним законодавством.</w:t>
      </w:r>
    </w:p>
    <w:p w:rsidR="006229E3" w:rsidRDefault="006229E3" w:rsidP="00682D4F">
      <w:pPr>
        <w:pStyle w:val="Just"/>
        <w:rPr>
          <w:sz w:val="28"/>
          <w:szCs w:val="28"/>
          <w:lang w:val="uk-UA"/>
        </w:rPr>
      </w:pPr>
      <w:r>
        <w:rPr>
          <w:sz w:val="28"/>
          <w:szCs w:val="28"/>
          <w:lang w:val="uk-UA"/>
        </w:rPr>
        <w:t>8.9. Працівники ЖДНЗ №58 проходять періодичні медичні огляди відповідно до чинного законодавства.</w:t>
      </w:r>
    </w:p>
    <w:p w:rsidR="006229E3" w:rsidRDefault="006229E3" w:rsidP="00682D4F">
      <w:pPr>
        <w:pStyle w:val="Just"/>
        <w:rPr>
          <w:sz w:val="28"/>
          <w:szCs w:val="28"/>
          <w:lang w:val="uk-UA"/>
        </w:rPr>
      </w:pPr>
      <w:r>
        <w:rPr>
          <w:sz w:val="28"/>
          <w:szCs w:val="28"/>
          <w:lang w:val="uk-UA"/>
        </w:rPr>
        <w:t>8.10. Педагогічні працівники дошкільного закладу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w:t>
      </w:r>
    </w:p>
    <w:p w:rsidR="006229E3" w:rsidRDefault="006229E3" w:rsidP="00682D4F">
      <w:pPr>
        <w:pStyle w:val="Just"/>
        <w:rPr>
          <w:sz w:val="28"/>
          <w:szCs w:val="28"/>
          <w:lang w:val="uk-UA"/>
        </w:rPr>
      </w:pPr>
      <w:r>
        <w:rPr>
          <w:sz w:val="28"/>
          <w:szCs w:val="28"/>
          <w:lang w:val="uk-UA"/>
        </w:rPr>
        <w:t>8.11. Педагогічні та інші працівники звільняються з роботи відповідно до чинного законодавства.</w:t>
      </w:r>
    </w:p>
    <w:p w:rsidR="006229E3" w:rsidRDefault="006229E3" w:rsidP="00682D4F">
      <w:pPr>
        <w:pStyle w:val="Just"/>
        <w:rPr>
          <w:sz w:val="28"/>
          <w:szCs w:val="28"/>
          <w:lang w:val="uk-UA"/>
        </w:rPr>
      </w:pPr>
      <w:r>
        <w:rPr>
          <w:sz w:val="28"/>
          <w:szCs w:val="28"/>
          <w:lang w:val="uk-UA"/>
        </w:rPr>
        <w:t>8.12. Дитина у сфері дошкільної освіти має право на:</w:t>
      </w:r>
    </w:p>
    <w:p w:rsidR="006229E3" w:rsidRDefault="006229E3" w:rsidP="00682D4F">
      <w:pPr>
        <w:pStyle w:val="Just"/>
        <w:rPr>
          <w:sz w:val="28"/>
          <w:szCs w:val="28"/>
          <w:lang w:val="uk-UA"/>
        </w:rPr>
      </w:pPr>
      <w:r>
        <w:rPr>
          <w:sz w:val="28"/>
          <w:szCs w:val="28"/>
          <w:lang w:val="uk-UA"/>
        </w:rPr>
        <w:t>8.12.1.Безпечні та нешкідливі для здоров’я умови утримання, розвитку, виховання і навчання.</w:t>
      </w:r>
    </w:p>
    <w:p w:rsidR="006229E3" w:rsidRDefault="006229E3" w:rsidP="00682D4F">
      <w:pPr>
        <w:pStyle w:val="Just"/>
        <w:rPr>
          <w:sz w:val="28"/>
          <w:szCs w:val="28"/>
          <w:lang w:val="uk-UA"/>
        </w:rPr>
      </w:pPr>
      <w:r>
        <w:rPr>
          <w:sz w:val="28"/>
          <w:szCs w:val="28"/>
          <w:lang w:val="uk-UA"/>
        </w:rPr>
        <w:t>8.12.2. Захист від будь-якої інформації, пропаганди та агітації, що завдає шкоди її здоров’ю, моральному та духовному розвитку.</w:t>
      </w:r>
    </w:p>
    <w:p w:rsidR="006229E3" w:rsidRDefault="006229E3" w:rsidP="00682D4F">
      <w:pPr>
        <w:pStyle w:val="Just"/>
        <w:rPr>
          <w:sz w:val="28"/>
          <w:szCs w:val="28"/>
          <w:lang w:val="uk-UA"/>
        </w:rPr>
      </w:pPr>
      <w:r>
        <w:rPr>
          <w:sz w:val="28"/>
          <w:szCs w:val="28"/>
          <w:lang w:val="uk-UA"/>
        </w:rPr>
        <w:t>8.12.3. Захист від будь-яких форм експлуатації та дій, які шкодять здоров’ю дитини, а також фізичного та психічного насильства, приниження її гідності.</w:t>
      </w:r>
    </w:p>
    <w:p w:rsidR="006229E3" w:rsidRDefault="006229E3" w:rsidP="00682D4F">
      <w:pPr>
        <w:pStyle w:val="Just"/>
        <w:rPr>
          <w:sz w:val="28"/>
          <w:szCs w:val="28"/>
          <w:lang w:val="uk-UA"/>
        </w:rPr>
      </w:pPr>
      <w:r>
        <w:rPr>
          <w:sz w:val="28"/>
          <w:szCs w:val="28"/>
          <w:lang w:val="uk-UA"/>
        </w:rPr>
        <w:t>8.12.4. Безоплатне медичне обслуговування.</w:t>
      </w:r>
    </w:p>
    <w:p w:rsidR="006229E3" w:rsidRDefault="006229E3" w:rsidP="00682D4F">
      <w:pPr>
        <w:pStyle w:val="Just"/>
        <w:rPr>
          <w:sz w:val="28"/>
          <w:szCs w:val="28"/>
          <w:lang w:val="uk-UA"/>
        </w:rPr>
      </w:pPr>
      <w:r>
        <w:rPr>
          <w:sz w:val="28"/>
          <w:szCs w:val="28"/>
          <w:lang w:val="uk-UA"/>
        </w:rPr>
        <w:t>8.12.5. Здоровий спосіб життя.</w:t>
      </w:r>
    </w:p>
    <w:p w:rsidR="006229E3" w:rsidRDefault="006229E3" w:rsidP="00682D4F">
      <w:pPr>
        <w:pStyle w:val="Just"/>
        <w:rPr>
          <w:sz w:val="28"/>
          <w:szCs w:val="28"/>
          <w:lang w:val="uk-UA"/>
        </w:rPr>
      </w:pPr>
      <w:r>
        <w:rPr>
          <w:sz w:val="28"/>
          <w:szCs w:val="28"/>
          <w:lang w:val="uk-UA"/>
        </w:rPr>
        <w:t>8.12.6. Має інші права установлені чинним законодавством.</w:t>
      </w:r>
      <w:r>
        <w:rPr>
          <w:sz w:val="28"/>
          <w:szCs w:val="28"/>
          <w:lang w:val="uk-UA"/>
        </w:rPr>
        <w:tab/>
      </w:r>
    </w:p>
    <w:p w:rsidR="006229E3" w:rsidRDefault="006229E3" w:rsidP="00682D4F">
      <w:pPr>
        <w:pStyle w:val="Just"/>
        <w:rPr>
          <w:sz w:val="28"/>
          <w:szCs w:val="28"/>
          <w:lang w:val="uk-UA"/>
        </w:rPr>
      </w:pPr>
      <w:r>
        <w:rPr>
          <w:sz w:val="28"/>
          <w:szCs w:val="28"/>
          <w:lang w:val="uk-UA"/>
        </w:rPr>
        <w:t>8.13. Батьки або  особи, які їх замінюють мають право :</w:t>
      </w:r>
    </w:p>
    <w:p w:rsidR="006229E3" w:rsidRDefault="006229E3" w:rsidP="00682D4F">
      <w:pPr>
        <w:pStyle w:val="Just"/>
        <w:rPr>
          <w:sz w:val="28"/>
          <w:szCs w:val="28"/>
          <w:lang w:val="uk-UA"/>
        </w:rPr>
      </w:pPr>
      <w:r>
        <w:rPr>
          <w:sz w:val="28"/>
          <w:szCs w:val="28"/>
          <w:lang w:val="uk-UA"/>
        </w:rPr>
        <w:t>8.13.1.Обирати і бути обраними до органів громадського самоврядування дошкільного навчального закладу.</w:t>
      </w:r>
    </w:p>
    <w:p w:rsidR="006229E3" w:rsidRDefault="006229E3" w:rsidP="00682D4F">
      <w:pPr>
        <w:pStyle w:val="Just"/>
        <w:ind w:firstLine="540"/>
        <w:rPr>
          <w:sz w:val="28"/>
          <w:szCs w:val="28"/>
          <w:lang w:val="uk-UA"/>
        </w:rPr>
      </w:pPr>
      <w:r>
        <w:rPr>
          <w:sz w:val="28"/>
          <w:szCs w:val="28"/>
          <w:lang w:val="uk-UA"/>
        </w:rPr>
        <w:t>8.13.2. Звертатися до завідувача дошкільного навчального закладу, відповідних органів управління освітою, громадського самоврядування з питань розвитку, виховання і навчання своїх дітей.</w:t>
      </w:r>
    </w:p>
    <w:p w:rsidR="006229E3" w:rsidRDefault="006229E3" w:rsidP="00682D4F">
      <w:pPr>
        <w:pStyle w:val="Just"/>
        <w:rPr>
          <w:sz w:val="28"/>
          <w:szCs w:val="28"/>
          <w:lang w:val="uk-UA"/>
        </w:rPr>
      </w:pPr>
      <w:r>
        <w:rPr>
          <w:sz w:val="28"/>
          <w:szCs w:val="28"/>
          <w:lang w:val="uk-UA"/>
        </w:rPr>
        <w:t>8.13.3. Брати участь в покращенні організації навчально-виховного процесу та зміцненні матеріально-технічної бази закладу.</w:t>
      </w:r>
    </w:p>
    <w:p w:rsidR="006229E3" w:rsidRDefault="006229E3" w:rsidP="00682D4F">
      <w:pPr>
        <w:pStyle w:val="Just"/>
        <w:rPr>
          <w:sz w:val="28"/>
          <w:szCs w:val="28"/>
          <w:lang w:val="uk-UA"/>
        </w:rPr>
      </w:pPr>
      <w:r>
        <w:rPr>
          <w:sz w:val="28"/>
          <w:szCs w:val="28"/>
          <w:lang w:val="uk-UA"/>
        </w:rPr>
        <w:t>8.13.4.Відмовлятися від запропонованих додаткових освітніх послуг.</w:t>
      </w:r>
    </w:p>
    <w:p w:rsidR="006229E3" w:rsidRDefault="006229E3" w:rsidP="00682D4F">
      <w:pPr>
        <w:pStyle w:val="Just"/>
        <w:rPr>
          <w:sz w:val="28"/>
          <w:szCs w:val="28"/>
          <w:lang w:val="uk-UA"/>
        </w:rPr>
      </w:pPr>
      <w:r>
        <w:rPr>
          <w:sz w:val="28"/>
          <w:szCs w:val="28"/>
          <w:lang w:val="uk-UA"/>
        </w:rPr>
        <w:t>8.13.5. Захищати законні інтереси своїх дітей у відповідних державних органах і суді.</w:t>
      </w:r>
    </w:p>
    <w:p w:rsidR="006229E3" w:rsidRDefault="006229E3" w:rsidP="007A1113">
      <w:pPr>
        <w:pStyle w:val="Just"/>
        <w:rPr>
          <w:sz w:val="28"/>
          <w:szCs w:val="28"/>
          <w:lang w:val="uk-UA"/>
        </w:rPr>
      </w:pPr>
      <w:r>
        <w:rPr>
          <w:sz w:val="28"/>
          <w:szCs w:val="28"/>
          <w:lang w:val="uk-UA"/>
        </w:rPr>
        <w:t>8.14.Батьки або особи, які їх замінюють, зобов’язані:</w:t>
      </w:r>
    </w:p>
    <w:p w:rsidR="006229E3" w:rsidRDefault="006229E3" w:rsidP="007A1113">
      <w:pPr>
        <w:ind w:firstLine="540"/>
        <w:jc w:val="both"/>
        <w:rPr>
          <w:lang w:val="uk-UA"/>
        </w:rPr>
      </w:pPr>
      <w:r>
        <w:rPr>
          <w:sz w:val="28"/>
          <w:szCs w:val="28"/>
          <w:lang w:val="uk-UA"/>
        </w:rPr>
        <w:t>8.14.1.</w:t>
      </w:r>
      <w:bookmarkStart w:id="3" w:name="n353"/>
      <w:bookmarkEnd w:id="3"/>
      <w:r>
        <w:rPr>
          <w:sz w:val="28"/>
          <w:szCs w:val="28"/>
          <w:lang w:val="uk-UA"/>
        </w:rPr>
        <w:t>В</w:t>
      </w:r>
      <w:r>
        <w:rPr>
          <w:color w:val="000000"/>
          <w:sz w:val="28"/>
          <w:szCs w:val="28"/>
          <w:lang w:val="uk-UA"/>
        </w:rPr>
        <w:t>иховувати у дітей любов до України, повагу до національних, історичних, культурних цінностей Українського народу, дбайливе ставлення до довкілля.</w:t>
      </w:r>
      <w:bookmarkStart w:id="4" w:name="n354"/>
      <w:bookmarkEnd w:id="4"/>
      <w:r w:rsidRPr="007A1113">
        <w:rPr>
          <w:lang w:val="uk-UA"/>
        </w:rPr>
        <w:t xml:space="preserve"> </w:t>
      </w:r>
    </w:p>
    <w:p w:rsidR="006229E3" w:rsidRPr="007A1113" w:rsidRDefault="006229E3" w:rsidP="007A1113">
      <w:pPr>
        <w:ind w:firstLine="540"/>
        <w:jc w:val="center"/>
        <w:rPr>
          <w:sz w:val="28"/>
          <w:szCs w:val="28"/>
          <w:lang w:val="uk-UA"/>
        </w:rPr>
      </w:pPr>
      <w:r>
        <w:rPr>
          <w:lang w:val="uk-UA"/>
        </w:rPr>
        <w:t>-9-</w:t>
      </w:r>
    </w:p>
    <w:p w:rsidR="006229E3" w:rsidRDefault="006229E3" w:rsidP="00682D4F">
      <w:pPr>
        <w:ind w:firstLine="540"/>
        <w:jc w:val="both"/>
        <w:rPr>
          <w:color w:val="000000"/>
          <w:sz w:val="28"/>
          <w:szCs w:val="28"/>
          <w:lang w:val="uk-UA"/>
        </w:rPr>
      </w:pPr>
    </w:p>
    <w:p w:rsidR="006229E3" w:rsidRDefault="006229E3" w:rsidP="007A1113">
      <w:pPr>
        <w:ind w:firstLine="540"/>
        <w:jc w:val="both"/>
        <w:rPr>
          <w:color w:val="000000"/>
          <w:sz w:val="28"/>
          <w:szCs w:val="28"/>
          <w:lang w:val="uk-UA"/>
        </w:rPr>
      </w:pPr>
      <w:r>
        <w:rPr>
          <w:sz w:val="28"/>
          <w:szCs w:val="28"/>
          <w:lang w:val="uk-UA"/>
        </w:rPr>
        <w:t>8.14.2. З</w:t>
      </w:r>
      <w:r>
        <w:rPr>
          <w:color w:val="000000"/>
          <w:sz w:val="28"/>
          <w:szCs w:val="28"/>
          <w:lang w:val="uk-UA"/>
        </w:rPr>
        <w:t>абезпечувати умови для здобуття дітьми старшого дошкільного віку дошкільної освіти за будь-якою формою.</w:t>
      </w:r>
      <w:bookmarkStart w:id="5" w:name="n355"/>
      <w:bookmarkEnd w:id="5"/>
    </w:p>
    <w:p w:rsidR="006229E3" w:rsidRDefault="006229E3" w:rsidP="00682D4F">
      <w:pPr>
        <w:ind w:firstLine="540"/>
        <w:jc w:val="both"/>
        <w:rPr>
          <w:color w:val="000000"/>
          <w:sz w:val="28"/>
          <w:szCs w:val="28"/>
          <w:lang w:val="uk-UA"/>
        </w:rPr>
      </w:pPr>
      <w:r>
        <w:rPr>
          <w:sz w:val="28"/>
          <w:szCs w:val="28"/>
          <w:lang w:val="uk-UA"/>
        </w:rPr>
        <w:t>8.14.3. П</w:t>
      </w:r>
      <w:r>
        <w:rPr>
          <w:color w:val="000000"/>
          <w:sz w:val="28"/>
          <w:szCs w:val="28"/>
          <w:lang w:val="uk-UA"/>
        </w:rPr>
        <w:t>остійно дбати про фізичне здоров'я, психічний стан дітей, створювати належні умови для розвитку їх природних задатків, нахилів та здібностей.</w:t>
      </w:r>
    </w:p>
    <w:p w:rsidR="006229E3" w:rsidRDefault="006229E3" w:rsidP="007A1113">
      <w:pPr>
        <w:pStyle w:val="Just"/>
        <w:spacing w:before="0" w:after="0"/>
        <w:ind w:firstLine="540"/>
        <w:rPr>
          <w:sz w:val="28"/>
          <w:szCs w:val="28"/>
          <w:lang w:val="uk-UA"/>
        </w:rPr>
      </w:pPr>
      <w:bookmarkStart w:id="6" w:name="n356"/>
      <w:bookmarkEnd w:id="6"/>
      <w:r>
        <w:rPr>
          <w:sz w:val="28"/>
          <w:szCs w:val="28"/>
          <w:lang w:val="uk-UA"/>
        </w:rPr>
        <w:t>8.14.4. Поважати честь і гідність дитини</w:t>
      </w:r>
      <w:bookmarkStart w:id="7" w:name="n357"/>
      <w:bookmarkEnd w:id="7"/>
      <w:r>
        <w:rPr>
          <w:sz w:val="28"/>
          <w:szCs w:val="28"/>
          <w:lang w:val="uk-UA"/>
        </w:rPr>
        <w:t xml:space="preserve">, працівників </w:t>
      </w:r>
      <w:r>
        <w:rPr>
          <w:bCs/>
          <w:sz w:val="28"/>
          <w:szCs w:val="28"/>
          <w:lang w:val="uk-UA"/>
        </w:rPr>
        <w:t>ЖДНЗ №58</w:t>
      </w:r>
      <w:r>
        <w:rPr>
          <w:sz w:val="28"/>
          <w:szCs w:val="28"/>
          <w:lang w:val="uk-UA"/>
        </w:rPr>
        <w:t>.</w:t>
      </w:r>
    </w:p>
    <w:p w:rsidR="006229E3" w:rsidRDefault="006229E3" w:rsidP="00682D4F">
      <w:pPr>
        <w:pStyle w:val="Just"/>
        <w:spacing w:before="0" w:after="0"/>
        <w:ind w:firstLine="540"/>
        <w:rPr>
          <w:sz w:val="28"/>
          <w:szCs w:val="28"/>
          <w:lang w:val="uk-UA"/>
        </w:rPr>
      </w:pPr>
      <w:r>
        <w:rPr>
          <w:sz w:val="28"/>
          <w:szCs w:val="28"/>
          <w:lang w:val="uk-UA"/>
        </w:rPr>
        <w:t>8.14.5. 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6229E3" w:rsidRDefault="006229E3" w:rsidP="00682D4F">
      <w:pPr>
        <w:pStyle w:val="Just"/>
        <w:spacing w:before="0" w:after="0"/>
        <w:ind w:firstLine="540"/>
        <w:rPr>
          <w:sz w:val="28"/>
          <w:szCs w:val="28"/>
          <w:lang w:val="uk-UA"/>
        </w:rPr>
      </w:pPr>
      <w:r>
        <w:rPr>
          <w:sz w:val="28"/>
          <w:szCs w:val="28"/>
          <w:lang w:val="uk-UA"/>
        </w:rPr>
        <w:t xml:space="preserve">8.14.6. Своєчасно вносити плату за харчування дитини в </w:t>
      </w:r>
      <w:r>
        <w:rPr>
          <w:bCs/>
          <w:sz w:val="28"/>
          <w:szCs w:val="28"/>
          <w:lang w:val="uk-UA"/>
        </w:rPr>
        <w:t xml:space="preserve">ЖДНЗ №58 </w:t>
      </w:r>
      <w:r>
        <w:rPr>
          <w:sz w:val="28"/>
          <w:szCs w:val="28"/>
          <w:lang w:val="uk-UA"/>
        </w:rPr>
        <w:t>у  встановленому порядку.</w:t>
      </w:r>
    </w:p>
    <w:p w:rsidR="006229E3" w:rsidRDefault="006229E3" w:rsidP="00682D4F">
      <w:pPr>
        <w:pStyle w:val="Just"/>
        <w:spacing w:before="0" w:after="0"/>
        <w:ind w:firstLine="540"/>
        <w:rPr>
          <w:sz w:val="28"/>
          <w:szCs w:val="28"/>
          <w:lang w:val="uk-UA"/>
        </w:rPr>
      </w:pPr>
      <w:r>
        <w:rPr>
          <w:sz w:val="28"/>
          <w:szCs w:val="28"/>
          <w:lang w:val="uk-UA"/>
        </w:rPr>
        <w:t>8.14.7. Своєчасно повідомляти заклад про можливу відсутність або хворобу дитини.</w:t>
      </w:r>
    </w:p>
    <w:p w:rsidR="006229E3" w:rsidRDefault="006229E3" w:rsidP="00682D4F">
      <w:pPr>
        <w:pStyle w:val="Just"/>
        <w:spacing w:before="0" w:after="0"/>
        <w:ind w:firstLine="540"/>
        <w:rPr>
          <w:sz w:val="28"/>
          <w:szCs w:val="28"/>
          <w:lang w:val="uk-UA"/>
        </w:rPr>
      </w:pPr>
      <w:r>
        <w:rPr>
          <w:sz w:val="28"/>
          <w:szCs w:val="28"/>
          <w:lang w:val="uk-UA"/>
        </w:rPr>
        <w:t>8.14.8. Слідкувати за станом здоров’я дитини.</w:t>
      </w:r>
    </w:p>
    <w:p w:rsidR="006229E3" w:rsidRDefault="006229E3" w:rsidP="00682D4F">
      <w:pPr>
        <w:pStyle w:val="Just"/>
        <w:spacing w:before="0" w:after="0"/>
        <w:ind w:left="540" w:firstLine="0"/>
        <w:rPr>
          <w:sz w:val="28"/>
          <w:szCs w:val="28"/>
          <w:lang w:val="uk-UA"/>
        </w:rPr>
      </w:pPr>
      <w:r>
        <w:rPr>
          <w:sz w:val="28"/>
          <w:szCs w:val="28"/>
          <w:lang w:val="uk-UA"/>
        </w:rPr>
        <w:t xml:space="preserve">8.14.9. Мають інші обов’язки відповідно до чинного законодавства. </w:t>
      </w:r>
    </w:p>
    <w:p w:rsidR="006229E3" w:rsidRDefault="006229E3" w:rsidP="00682D4F">
      <w:pPr>
        <w:spacing w:before="40" w:after="40"/>
        <w:ind w:firstLine="540"/>
        <w:jc w:val="center"/>
        <w:rPr>
          <w:b/>
          <w:sz w:val="28"/>
          <w:szCs w:val="28"/>
          <w:lang w:val="uk-UA"/>
        </w:rPr>
      </w:pPr>
    </w:p>
    <w:p w:rsidR="006229E3" w:rsidRDefault="006229E3" w:rsidP="00682D4F">
      <w:pPr>
        <w:spacing w:before="40" w:after="40"/>
        <w:jc w:val="center"/>
        <w:rPr>
          <w:b/>
          <w:sz w:val="28"/>
          <w:szCs w:val="28"/>
          <w:lang w:val="uk-UA"/>
        </w:rPr>
      </w:pPr>
      <w:r>
        <w:rPr>
          <w:b/>
          <w:sz w:val="28"/>
          <w:szCs w:val="28"/>
          <w:lang w:val="uk-UA"/>
        </w:rPr>
        <w:t>9.УПРАВЛІННЯ  ЖДНЗ №58</w:t>
      </w:r>
    </w:p>
    <w:p w:rsidR="006229E3" w:rsidRDefault="006229E3" w:rsidP="00682D4F">
      <w:pPr>
        <w:spacing w:before="40" w:after="40"/>
        <w:jc w:val="center"/>
        <w:rPr>
          <w:b/>
          <w:sz w:val="28"/>
          <w:szCs w:val="28"/>
          <w:lang w:val="uk-UA"/>
        </w:rPr>
      </w:pPr>
    </w:p>
    <w:p w:rsidR="006229E3" w:rsidRDefault="006229E3" w:rsidP="00682D4F">
      <w:pPr>
        <w:pStyle w:val="Just"/>
        <w:tabs>
          <w:tab w:val="left" w:pos="540"/>
          <w:tab w:val="left" w:pos="720"/>
        </w:tabs>
        <w:ind w:firstLine="540"/>
        <w:rPr>
          <w:sz w:val="28"/>
          <w:szCs w:val="28"/>
          <w:lang w:val="uk-UA"/>
        </w:rPr>
      </w:pPr>
      <w:r>
        <w:rPr>
          <w:sz w:val="28"/>
          <w:szCs w:val="28"/>
          <w:lang w:val="uk-UA"/>
        </w:rPr>
        <w:t>9.1.Управління ЖДНЗ №58 здійснюється управлінням освіти Житомирської міської ради.</w:t>
      </w:r>
    </w:p>
    <w:p w:rsidR="006229E3" w:rsidRDefault="006229E3" w:rsidP="00682D4F">
      <w:pPr>
        <w:pStyle w:val="Just"/>
        <w:ind w:firstLine="540"/>
        <w:rPr>
          <w:sz w:val="28"/>
          <w:szCs w:val="28"/>
          <w:lang w:val="uk-UA"/>
        </w:rPr>
      </w:pPr>
      <w:r>
        <w:rPr>
          <w:sz w:val="28"/>
          <w:szCs w:val="28"/>
          <w:lang w:val="uk-UA"/>
        </w:rPr>
        <w:t>9.2. Безпосереднє керівництво роботою ЖДНЗ №58 здійснює його керівник(завідувач), який призначається і звільняється з посади начальником управління  освіти Житомирської міської ради.</w:t>
      </w:r>
    </w:p>
    <w:p w:rsidR="006229E3" w:rsidRDefault="006229E3" w:rsidP="00682D4F">
      <w:pPr>
        <w:pStyle w:val="Just"/>
        <w:ind w:firstLine="540"/>
        <w:rPr>
          <w:sz w:val="28"/>
          <w:szCs w:val="28"/>
          <w:lang w:val="uk-UA"/>
        </w:rPr>
      </w:pPr>
      <w:r>
        <w:rPr>
          <w:sz w:val="28"/>
          <w:szCs w:val="28"/>
          <w:lang w:val="uk-UA"/>
        </w:rPr>
        <w:t xml:space="preserve">9.2.1. На посаду завідувача може претендувати особа, яка є громадянином України, має вищу педагогічну освіту, загальний стаж педагогічної роботи у сфері дошкільної освіти не менше 3-х років, а також організаторські здібності, та стан здоров’я якої не перешкоджає виконанню професійних обов’язків. </w:t>
      </w:r>
    </w:p>
    <w:p w:rsidR="006229E3" w:rsidRDefault="006229E3" w:rsidP="00682D4F">
      <w:pPr>
        <w:pStyle w:val="Just"/>
        <w:ind w:firstLine="540"/>
        <w:rPr>
          <w:sz w:val="28"/>
          <w:szCs w:val="28"/>
          <w:lang w:val="uk-UA"/>
        </w:rPr>
      </w:pPr>
      <w:r>
        <w:rPr>
          <w:sz w:val="28"/>
          <w:szCs w:val="28"/>
          <w:lang w:val="uk-UA"/>
        </w:rPr>
        <w:t>9.3. Завідувач ЖДНЗ №58:</w:t>
      </w:r>
    </w:p>
    <w:p w:rsidR="006229E3" w:rsidRDefault="006229E3" w:rsidP="00682D4F">
      <w:pPr>
        <w:pStyle w:val="Just"/>
        <w:rPr>
          <w:sz w:val="28"/>
          <w:szCs w:val="28"/>
          <w:lang w:val="uk-UA"/>
        </w:rPr>
      </w:pPr>
      <w:r>
        <w:rPr>
          <w:sz w:val="28"/>
          <w:szCs w:val="28"/>
          <w:lang w:val="uk-UA"/>
        </w:rPr>
        <w:t>9.3.1.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6229E3" w:rsidRDefault="006229E3" w:rsidP="00682D4F">
      <w:pPr>
        <w:pStyle w:val="Just"/>
        <w:rPr>
          <w:sz w:val="28"/>
          <w:szCs w:val="28"/>
          <w:lang w:val="uk-UA"/>
        </w:rPr>
      </w:pPr>
      <w:r>
        <w:rPr>
          <w:sz w:val="28"/>
          <w:szCs w:val="28"/>
          <w:lang w:val="uk-UA"/>
        </w:rPr>
        <w:t>9.3.2.Здійснює керівництво і контроль за діяльністю ЖДНЗ №58.</w:t>
      </w:r>
    </w:p>
    <w:p w:rsidR="006229E3" w:rsidRDefault="006229E3" w:rsidP="00682D4F">
      <w:pPr>
        <w:pStyle w:val="Just"/>
        <w:rPr>
          <w:sz w:val="28"/>
          <w:szCs w:val="28"/>
          <w:lang w:val="uk-UA"/>
        </w:rPr>
      </w:pPr>
      <w:r>
        <w:rPr>
          <w:sz w:val="28"/>
          <w:szCs w:val="28"/>
          <w:lang w:val="uk-UA"/>
        </w:rPr>
        <w:t>9.3.3. Діє від імені ЖДНЗ №58, представляє його в усіх державних та інших органах, установах і організаціях, у відносинах з фізичними і юридичними особами, укладає угоди з юридичними та фізичними особами з урахуванням вимог наказів управління освіти Житомирської міської ради.</w:t>
      </w:r>
    </w:p>
    <w:p w:rsidR="006229E3" w:rsidRDefault="006229E3" w:rsidP="007A1113">
      <w:pPr>
        <w:pStyle w:val="Just"/>
        <w:rPr>
          <w:sz w:val="28"/>
          <w:szCs w:val="28"/>
          <w:lang w:val="uk-UA"/>
        </w:rPr>
      </w:pPr>
      <w:r>
        <w:rPr>
          <w:sz w:val="28"/>
          <w:szCs w:val="28"/>
          <w:lang w:val="uk-UA"/>
        </w:rPr>
        <w:t>9.3.4. Розпоряджається в установленому порядку майном і коштами ЖДНЗ №58 і відповідає за дотримання фінансової дисципліни та збереження матеріально-технічної бази дошкільного навчального закладу.</w:t>
      </w:r>
    </w:p>
    <w:p w:rsidR="006229E3" w:rsidRDefault="006229E3" w:rsidP="007A1113">
      <w:pPr>
        <w:pStyle w:val="Just"/>
        <w:rPr>
          <w:sz w:val="28"/>
          <w:szCs w:val="28"/>
          <w:lang w:val="uk-UA"/>
        </w:rPr>
      </w:pPr>
      <w:r>
        <w:rPr>
          <w:sz w:val="28"/>
          <w:szCs w:val="28"/>
          <w:lang w:val="uk-UA"/>
        </w:rPr>
        <w:t>9.3.5.Приймає на роботу та звільняє з роботи працівників ЖДНЗ №58.</w:t>
      </w:r>
    </w:p>
    <w:p w:rsidR="006229E3" w:rsidRDefault="006229E3" w:rsidP="007A1113">
      <w:pPr>
        <w:pStyle w:val="Just"/>
        <w:rPr>
          <w:sz w:val="28"/>
          <w:szCs w:val="28"/>
          <w:lang w:val="uk-UA"/>
        </w:rPr>
      </w:pPr>
      <w:r>
        <w:rPr>
          <w:sz w:val="28"/>
          <w:szCs w:val="28"/>
          <w:lang w:val="uk-UA"/>
        </w:rPr>
        <w:t>9.3.6.Видає у межах своєї компетенції накази та розпорядження, контролює їх виконання.</w:t>
      </w:r>
      <w:r w:rsidRPr="007A1113">
        <w:rPr>
          <w:sz w:val="28"/>
          <w:szCs w:val="28"/>
          <w:lang w:val="uk-UA"/>
        </w:rPr>
        <w:t xml:space="preserve"> </w:t>
      </w:r>
    </w:p>
    <w:p w:rsidR="006229E3" w:rsidRDefault="006229E3" w:rsidP="007A1113">
      <w:pPr>
        <w:pStyle w:val="Just"/>
        <w:jc w:val="center"/>
        <w:rPr>
          <w:sz w:val="28"/>
          <w:szCs w:val="28"/>
          <w:lang w:val="uk-UA"/>
        </w:rPr>
      </w:pPr>
    </w:p>
    <w:p w:rsidR="006229E3" w:rsidRDefault="006229E3" w:rsidP="007A1113">
      <w:pPr>
        <w:pStyle w:val="Just"/>
        <w:jc w:val="center"/>
        <w:rPr>
          <w:sz w:val="28"/>
          <w:szCs w:val="28"/>
          <w:lang w:val="uk-UA"/>
        </w:rPr>
      </w:pPr>
      <w:r>
        <w:rPr>
          <w:sz w:val="28"/>
          <w:szCs w:val="28"/>
          <w:lang w:val="uk-UA"/>
        </w:rPr>
        <w:t>-10-</w:t>
      </w:r>
    </w:p>
    <w:p w:rsidR="006229E3" w:rsidRDefault="006229E3" w:rsidP="007A1113">
      <w:pPr>
        <w:pStyle w:val="Just"/>
        <w:rPr>
          <w:sz w:val="28"/>
          <w:szCs w:val="28"/>
          <w:lang w:val="uk-UA"/>
        </w:rPr>
      </w:pPr>
    </w:p>
    <w:p w:rsidR="006229E3" w:rsidRDefault="006229E3" w:rsidP="00682D4F">
      <w:pPr>
        <w:pStyle w:val="Just"/>
        <w:rPr>
          <w:sz w:val="28"/>
          <w:szCs w:val="28"/>
          <w:lang w:val="uk-UA"/>
        </w:rPr>
      </w:pPr>
      <w:r>
        <w:rPr>
          <w:sz w:val="28"/>
          <w:szCs w:val="28"/>
          <w:lang w:val="uk-UA"/>
        </w:rPr>
        <w:t>9.3.7. Розробляє штатний розпис, який затверджується начальником управління освіти Житомирської міської ради.</w:t>
      </w:r>
    </w:p>
    <w:p w:rsidR="006229E3" w:rsidRDefault="006229E3" w:rsidP="00682D4F">
      <w:pPr>
        <w:pStyle w:val="Just"/>
        <w:rPr>
          <w:sz w:val="28"/>
          <w:szCs w:val="28"/>
          <w:lang w:val="uk-UA"/>
        </w:rPr>
      </w:pPr>
      <w:r>
        <w:rPr>
          <w:sz w:val="28"/>
          <w:szCs w:val="28"/>
          <w:lang w:val="uk-UA"/>
        </w:rPr>
        <w:t>9.3.8.Контролює організацію харчування і медичного обслуговування дітей.</w:t>
      </w:r>
    </w:p>
    <w:p w:rsidR="006229E3" w:rsidRDefault="006229E3" w:rsidP="007A1113">
      <w:pPr>
        <w:pStyle w:val="Just"/>
        <w:rPr>
          <w:sz w:val="28"/>
          <w:szCs w:val="28"/>
          <w:lang w:val="uk-UA"/>
        </w:rPr>
      </w:pPr>
      <w:r>
        <w:rPr>
          <w:sz w:val="28"/>
          <w:szCs w:val="28"/>
          <w:lang w:val="uk-UA"/>
        </w:rPr>
        <w:t>9.3.9.Затверджує правила внутрішнього трудового розпорядку, посадові інструкції працівників за погодженням з профспілковим комітетом (трудовим колективом).</w:t>
      </w:r>
    </w:p>
    <w:p w:rsidR="006229E3" w:rsidRDefault="006229E3" w:rsidP="00682D4F">
      <w:pPr>
        <w:pStyle w:val="Just"/>
        <w:rPr>
          <w:sz w:val="28"/>
          <w:szCs w:val="28"/>
          <w:lang w:val="uk-UA"/>
        </w:rPr>
      </w:pPr>
      <w:r>
        <w:rPr>
          <w:sz w:val="28"/>
          <w:szCs w:val="28"/>
          <w:lang w:val="uk-UA"/>
        </w:rPr>
        <w:t>9.3.10.Забезпечує дотримання санітарно-гігієнічних, протипожежних норм і правил, техніки безпеки,  охорони праці, вимог безпечної життєдіяльності дітей і працівників.</w:t>
      </w:r>
    </w:p>
    <w:p w:rsidR="006229E3" w:rsidRDefault="006229E3" w:rsidP="00682D4F">
      <w:pPr>
        <w:pStyle w:val="Just"/>
        <w:rPr>
          <w:sz w:val="28"/>
          <w:szCs w:val="28"/>
          <w:lang w:val="uk-UA"/>
        </w:rPr>
      </w:pPr>
      <w:r>
        <w:rPr>
          <w:sz w:val="28"/>
          <w:szCs w:val="28"/>
          <w:lang w:val="uk-UA"/>
        </w:rPr>
        <w:t>9.3.11.Контролює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6229E3" w:rsidRDefault="006229E3" w:rsidP="00682D4F">
      <w:pPr>
        <w:pStyle w:val="Just"/>
        <w:rPr>
          <w:sz w:val="28"/>
          <w:szCs w:val="28"/>
          <w:lang w:val="uk-UA"/>
        </w:rPr>
      </w:pPr>
      <w:r>
        <w:rPr>
          <w:sz w:val="28"/>
          <w:szCs w:val="28"/>
          <w:lang w:val="uk-UA"/>
        </w:rPr>
        <w:t>9.3.12.Підтримує ініціативу щодо вдосконалення освітньої роботи, заохочує творчі пошуки, дослідно-експериментальну роботу педагогів.</w:t>
      </w:r>
    </w:p>
    <w:p w:rsidR="006229E3" w:rsidRDefault="006229E3" w:rsidP="00682D4F">
      <w:pPr>
        <w:pStyle w:val="Just"/>
        <w:rPr>
          <w:sz w:val="28"/>
          <w:szCs w:val="28"/>
          <w:lang w:val="uk-UA"/>
        </w:rPr>
      </w:pPr>
      <w:r>
        <w:rPr>
          <w:sz w:val="28"/>
          <w:szCs w:val="28"/>
          <w:lang w:val="uk-UA"/>
        </w:rPr>
        <w:t>9.3.13.Організовує різні форми співпраці з батьками або особами, які їх замінюють.</w:t>
      </w:r>
    </w:p>
    <w:p w:rsidR="006229E3" w:rsidRDefault="006229E3" w:rsidP="00682D4F">
      <w:pPr>
        <w:pStyle w:val="Just"/>
        <w:rPr>
          <w:sz w:val="28"/>
          <w:szCs w:val="28"/>
          <w:lang w:val="uk-UA"/>
        </w:rPr>
      </w:pPr>
      <w:r>
        <w:rPr>
          <w:sz w:val="28"/>
          <w:szCs w:val="28"/>
          <w:lang w:val="uk-UA"/>
        </w:rPr>
        <w:t>9.3.14.</w:t>
      </w:r>
      <w:r>
        <w:rPr>
          <w:lang w:val="uk-UA"/>
        </w:rPr>
        <w:t xml:space="preserve"> </w:t>
      </w:r>
      <w:r>
        <w:rPr>
          <w:sz w:val="28"/>
          <w:szCs w:val="28"/>
          <w:lang w:val="uk-UA"/>
        </w:rPr>
        <w:t>Відповідає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w:t>
      </w:r>
    </w:p>
    <w:p w:rsidR="006229E3" w:rsidRDefault="006229E3" w:rsidP="00682D4F">
      <w:pPr>
        <w:pStyle w:val="Just"/>
        <w:rPr>
          <w:sz w:val="28"/>
          <w:szCs w:val="28"/>
          <w:lang w:val="uk-UA"/>
        </w:rPr>
      </w:pPr>
      <w:r>
        <w:rPr>
          <w:sz w:val="28"/>
          <w:szCs w:val="28"/>
          <w:lang w:val="uk-UA"/>
        </w:rPr>
        <w:t>9.3.15. Створює необхідні умови для правильного ведення бухгалтерського обліку, забезпечує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w:t>
      </w:r>
    </w:p>
    <w:p w:rsidR="006229E3" w:rsidRDefault="006229E3" w:rsidP="00682D4F">
      <w:pPr>
        <w:pStyle w:val="Just"/>
        <w:rPr>
          <w:sz w:val="28"/>
          <w:szCs w:val="28"/>
          <w:lang w:val="uk-UA"/>
        </w:rPr>
      </w:pPr>
      <w:r>
        <w:rPr>
          <w:sz w:val="28"/>
          <w:szCs w:val="28"/>
          <w:lang w:val="uk-UA"/>
        </w:rPr>
        <w:t>9.3.16. Щороку звітує про навчально-виховну, методичну, економічну і                фінансово-господарську діяльність дошкільного навчального закладу на загальних зборах (конференціях) колективу та батьків, або осіб, які їх замінюють.</w:t>
      </w:r>
    </w:p>
    <w:p w:rsidR="006229E3" w:rsidRDefault="006229E3" w:rsidP="00682D4F">
      <w:pPr>
        <w:pStyle w:val="Just"/>
        <w:rPr>
          <w:sz w:val="28"/>
          <w:szCs w:val="28"/>
          <w:lang w:val="uk-UA"/>
        </w:rPr>
      </w:pPr>
      <w:r>
        <w:rPr>
          <w:sz w:val="28"/>
          <w:szCs w:val="28"/>
          <w:lang w:val="uk-UA"/>
        </w:rPr>
        <w:t xml:space="preserve">9.4. Повноваження та функціональні обов'язки головного бухгалтера, інших працівників бухгалтерської служби визначаються відповідно до чинного законодавства.  </w:t>
      </w:r>
    </w:p>
    <w:p w:rsidR="006229E3" w:rsidRDefault="006229E3" w:rsidP="00682D4F">
      <w:pPr>
        <w:pStyle w:val="Just"/>
        <w:rPr>
          <w:sz w:val="28"/>
          <w:szCs w:val="28"/>
          <w:lang w:val="uk-UA"/>
        </w:rPr>
      </w:pPr>
      <w:r>
        <w:rPr>
          <w:sz w:val="28"/>
          <w:szCs w:val="28"/>
          <w:lang w:val="uk-UA"/>
        </w:rPr>
        <w:t>9.5. Постійно діючий колегіальний орган у  ЖДНЗ №58  - педагогічна рада.</w:t>
      </w:r>
    </w:p>
    <w:p w:rsidR="006229E3" w:rsidRDefault="006229E3" w:rsidP="00682D4F">
      <w:pPr>
        <w:pStyle w:val="Just"/>
        <w:rPr>
          <w:sz w:val="28"/>
          <w:szCs w:val="28"/>
          <w:lang w:val="uk-UA"/>
        </w:rPr>
      </w:pPr>
      <w:r>
        <w:rPr>
          <w:sz w:val="28"/>
          <w:szCs w:val="28"/>
          <w:lang w:val="uk-UA"/>
        </w:rPr>
        <w:t>9.6. До складу педагогічної ради входять: завідувач, педагогічні працівники, медичні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6229E3" w:rsidRDefault="006229E3" w:rsidP="00682D4F">
      <w:pPr>
        <w:pStyle w:val="Just"/>
        <w:rPr>
          <w:sz w:val="28"/>
          <w:szCs w:val="28"/>
          <w:lang w:val="uk-UA"/>
        </w:rPr>
      </w:pPr>
      <w:r>
        <w:rPr>
          <w:sz w:val="28"/>
          <w:szCs w:val="28"/>
          <w:lang w:val="uk-UA"/>
        </w:rPr>
        <w:t>9.7. Головою педагогічної ради є завідувач ЖДНЗ №58.</w:t>
      </w:r>
    </w:p>
    <w:p w:rsidR="006229E3" w:rsidRDefault="006229E3" w:rsidP="00682D4F">
      <w:pPr>
        <w:pStyle w:val="Just"/>
        <w:rPr>
          <w:sz w:val="28"/>
          <w:szCs w:val="28"/>
          <w:lang w:val="uk-UA"/>
        </w:rPr>
      </w:pPr>
      <w:r>
        <w:rPr>
          <w:sz w:val="28"/>
          <w:szCs w:val="28"/>
          <w:lang w:val="uk-UA"/>
        </w:rPr>
        <w:t>9.8.Педагогічна рада ЖДНЗ №58:</w:t>
      </w:r>
    </w:p>
    <w:p w:rsidR="006229E3" w:rsidRDefault="006229E3" w:rsidP="00682D4F">
      <w:pPr>
        <w:pStyle w:val="Just"/>
        <w:rPr>
          <w:sz w:val="28"/>
          <w:szCs w:val="28"/>
          <w:lang w:val="uk-UA"/>
        </w:rPr>
      </w:pPr>
    </w:p>
    <w:p w:rsidR="006229E3" w:rsidRDefault="006229E3" w:rsidP="007A1113">
      <w:pPr>
        <w:pStyle w:val="Just"/>
        <w:jc w:val="center"/>
        <w:rPr>
          <w:sz w:val="28"/>
          <w:szCs w:val="28"/>
          <w:lang w:val="uk-UA"/>
        </w:rPr>
      </w:pPr>
      <w:r>
        <w:rPr>
          <w:sz w:val="28"/>
          <w:szCs w:val="28"/>
          <w:lang w:val="uk-UA"/>
        </w:rPr>
        <w:t>-11-</w:t>
      </w:r>
    </w:p>
    <w:p w:rsidR="006229E3" w:rsidRDefault="006229E3" w:rsidP="00682D4F">
      <w:pPr>
        <w:pStyle w:val="Just"/>
        <w:rPr>
          <w:sz w:val="28"/>
          <w:szCs w:val="28"/>
          <w:lang w:val="uk-UA"/>
        </w:rPr>
      </w:pPr>
    </w:p>
    <w:p w:rsidR="006229E3" w:rsidRDefault="006229E3" w:rsidP="007A1113">
      <w:pPr>
        <w:pStyle w:val="Just"/>
        <w:rPr>
          <w:sz w:val="28"/>
          <w:szCs w:val="28"/>
          <w:lang w:val="uk-UA"/>
        </w:rPr>
      </w:pPr>
      <w:r>
        <w:rPr>
          <w:sz w:val="28"/>
          <w:szCs w:val="28"/>
          <w:lang w:val="uk-UA"/>
        </w:rPr>
        <w:t>9.8.1.Розглядає питання навчально-виховного процесу в дошкільному навчальному закладі та приймає відповідні рішення.</w:t>
      </w:r>
    </w:p>
    <w:p w:rsidR="006229E3" w:rsidRDefault="006229E3" w:rsidP="00682D4F">
      <w:pPr>
        <w:pStyle w:val="Just"/>
        <w:ind w:firstLine="540"/>
        <w:rPr>
          <w:sz w:val="28"/>
          <w:szCs w:val="28"/>
          <w:lang w:val="uk-UA"/>
        </w:rPr>
      </w:pPr>
      <w:r>
        <w:rPr>
          <w:sz w:val="28"/>
          <w:szCs w:val="28"/>
          <w:lang w:val="uk-UA"/>
        </w:rPr>
        <w:t>9.8.2. Організує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6229E3" w:rsidRDefault="006229E3" w:rsidP="00682D4F">
      <w:pPr>
        <w:pStyle w:val="Just"/>
        <w:rPr>
          <w:sz w:val="28"/>
          <w:szCs w:val="28"/>
          <w:lang w:val="uk-UA"/>
        </w:rPr>
      </w:pPr>
      <w:r>
        <w:rPr>
          <w:sz w:val="28"/>
          <w:szCs w:val="28"/>
          <w:lang w:val="uk-UA"/>
        </w:rPr>
        <w:t xml:space="preserve">9.8.3. </w:t>
      </w:r>
      <w:bookmarkStart w:id="8" w:name="n226"/>
      <w:bookmarkEnd w:id="8"/>
      <w:r>
        <w:rPr>
          <w:sz w:val="28"/>
          <w:szCs w:val="28"/>
          <w:lang w:val="uk-UA"/>
        </w:rPr>
        <w:t>Визначає план роботи дошкільного навчального закладу та педагогічне навантаження педагогічних працівників.</w:t>
      </w:r>
      <w:bookmarkStart w:id="9" w:name="n227"/>
      <w:bookmarkEnd w:id="9"/>
    </w:p>
    <w:p w:rsidR="006229E3" w:rsidRDefault="006229E3" w:rsidP="00682D4F">
      <w:pPr>
        <w:pStyle w:val="Just"/>
        <w:ind w:firstLine="540"/>
        <w:rPr>
          <w:sz w:val="28"/>
          <w:szCs w:val="28"/>
          <w:lang w:val="uk-UA"/>
        </w:rPr>
      </w:pPr>
      <w:r>
        <w:rPr>
          <w:sz w:val="28"/>
          <w:szCs w:val="28"/>
          <w:lang w:val="uk-UA"/>
        </w:rPr>
        <w:t>9.8.4.  Затверджує заходи щодо зміцнення здоров'я дітей.</w:t>
      </w:r>
      <w:bookmarkStart w:id="10" w:name="n228"/>
      <w:bookmarkEnd w:id="10"/>
    </w:p>
    <w:p w:rsidR="006229E3" w:rsidRDefault="006229E3" w:rsidP="00682D4F">
      <w:pPr>
        <w:pStyle w:val="Just"/>
        <w:ind w:firstLine="540"/>
        <w:rPr>
          <w:sz w:val="28"/>
          <w:szCs w:val="28"/>
          <w:lang w:val="uk-UA"/>
        </w:rPr>
      </w:pPr>
      <w:r>
        <w:rPr>
          <w:sz w:val="28"/>
          <w:szCs w:val="28"/>
          <w:lang w:val="uk-UA"/>
        </w:rPr>
        <w:t>9.8.5. Обговорює питання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bookmarkStart w:id="11" w:name="n229"/>
      <w:bookmarkEnd w:id="11"/>
    </w:p>
    <w:p w:rsidR="006229E3" w:rsidRDefault="006229E3" w:rsidP="00682D4F">
      <w:pPr>
        <w:pStyle w:val="Just"/>
        <w:ind w:firstLine="540"/>
        <w:rPr>
          <w:sz w:val="28"/>
          <w:szCs w:val="28"/>
          <w:lang w:val="uk-UA"/>
        </w:rPr>
      </w:pPr>
      <w:r>
        <w:rPr>
          <w:sz w:val="28"/>
          <w:szCs w:val="28"/>
          <w:lang w:val="uk-UA"/>
        </w:rPr>
        <w:t>9.8.6. Аналізує проведення експериментальної та інноваційної діяльності у дошкільному навчальному закладі.</w:t>
      </w:r>
      <w:bookmarkStart w:id="12" w:name="n230"/>
      <w:bookmarkEnd w:id="12"/>
    </w:p>
    <w:p w:rsidR="006229E3" w:rsidRDefault="006229E3" w:rsidP="00682D4F">
      <w:pPr>
        <w:pStyle w:val="Just"/>
        <w:ind w:firstLine="540"/>
        <w:rPr>
          <w:sz w:val="28"/>
          <w:szCs w:val="28"/>
          <w:lang w:val="uk-UA"/>
        </w:rPr>
      </w:pPr>
      <w:r>
        <w:rPr>
          <w:sz w:val="28"/>
          <w:szCs w:val="28"/>
          <w:lang w:val="uk-UA"/>
        </w:rPr>
        <w:t>9.8.7. Визначає шляхи співпраці дошкільного навчального закладу з сім'єю.</w:t>
      </w:r>
      <w:bookmarkStart w:id="13" w:name="n231"/>
      <w:bookmarkEnd w:id="13"/>
    </w:p>
    <w:p w:rsidR="006229E3" w:rsidRDefault="006229E3" w:rsidP="00682D4F">
      <w:pPr>
        <w:pStyle w:val="Just"/>
        <w:ind w:firstLine="540"/>
        <w:rPr>
          <w:sz w:val="28"/>
          <w:szCs w:val="28"/>
          <w:lang w:val="uk-UA"/>
        </w:rPr>
      </w:pPr>
      <w:r>
        <w:rPr>
          <w:sz w:val="28"/>
          <w:szCs w:val="28"/>
          <w:lang w:val="uk-UA"/>
        </w:rPr>
        <w:t>9.8.8. Розглядає питання морального та матеріального заохочення працівників дошкільного навчального закладу.</w:t>
      </w:r>
      <w:bookmarkStart w:id="14" w:name="n232"/>
      <w:bookmarkEnd w:id="14"/>
    </w:p>
    <w:p w:rsidR="006229E3" w:rsidRDefault="006229E3" w:rsidP="00682D4F">
      <w:pPr>
        <w:pStyle w:val="Just"/>
        <w:ind w:firstLine="540"/>
        <w:rPr>
          <w:sz w:val="28"/>
          <w:szCs w:val="28"/>
          <w:lang w:val="uk-UA"/>
        </w:rPr>
      </w:pPr>
      <w:r>
        <w:rPr>
          <w:sz w:val="28"/>
          <w:szCs w:val="28"/>
          <w:lang w:val="uk-UA"/>
        </w:rPr>
        <w:t>9.8.9. Заслуховує звіти педагогічних працівників, які проходять атестацію.</w:t>
      </w:r>
      <w:bookmarkStart w:id="15" w:name="n233"/>
      <w:bookmarkEnd w:id="15"/>
    </w:p>
    <w:p w:rsidR="006229E3" w:rsidRDefault="006229E3" w:rsidP="00682D4F">
      <w:pPr>
        <w:pStyle w:val="Just"/>
        <w:ind w:firstLine="540"/>
        <w:rPr>
          <w:sz w:val="28"/>
          <w:szCs w:val="28"/>
          <w:lang w:val="uk-UA"/>
        </w:rPr>
      </w:pPr>
      <w:r>
        <w:rPr>
          <w:sz w:val="28"/>
          <w:szCs w:val="28"/>
          <w:lang w:val="uk-UA"/>
        </w:rPr>
        <w:t>9.8.10. Затверджує план підвищення педагогічної (фахової) майстерності педагогічних працівників.</w:t>
      </w:r>
      <w:bookmarkStart w:id="16" w:name="n234"/>
      <w:bookmarkEnd w:id="16"/>
    </w:p>
    <w:p w:rsidR="006229E3" w:rsidRDefault="006229E3" w:rsidP="00682D4F">
      <w:pPr>
        <w:pStyle w:val="Just"/>
        <w:ind w:firstLine="540"/>
        <w:rPr>
          <w:color w:val="000000"/>
          <w:sz w:val="28"/>
          <w:szCs w:val="28"/>
          <w:lang w:val="uk-UA"/>
        </w:rPr>
      </w:pPr>
      <w:r>
        <w:rPr>
          <w:color w:val="000000"/>
          <w:sz w:val="28"/>
          <w:szCs w:val="28"/>
          <w:lang w:val="uk-UA"/>
        </w:rPr>
        <w:t>9.8.11. Розглядає інші питання, визначені Положенням про дошкільні навчальні заклади.</w:t>
      </w:r>
    </w:p>
    <w:p w:rsidR="006229E3" w:rsidRDefault="006229E3" w:rsidP="00682D4F">
      <w:pPr>
        <w:pStyle w:val="Just"/>
        <w:rPr>
          <w:sz w:val="28"/>
          <w:szCs w:val="28"/>
          <w:lang w:val="uk-UA"/>
        </w:rPr>
      </w:pPr>
      <w:r>
        <w:rPr>
          <w:sz w:val="28"/>
          <w:szCs w:val="28"/>
          <w:lang w:val="uk-UA"/>
        </w:rPr>
        <w:t>9.9.Робота педагогічної ради планується довільно відповідно до потреб дошкільного навчального закладу.</w:t>
      </w:r>
    </w:p>
    <w:p w:rsidR="006229E3" w:rsidRDefault="006229E3" w:rsidP="00682D4F">
      <w:pPr>
        <w:pStyle w:val="Just"/>
        <w:rPr>
          <w:sz w:val="28"/>
          <w:szCs w:val="28"/>
          <w:lang w:val="uk-UA"/>
        </w:rPr>
      </w:pPr>
      <w:r>
        <w:rPr>
          <w:sz w:val="28"/>
          <w:szCs w:val="28"/>
          <w:lang w:val="uk-UA"/>
        </w:rPr>
        <w:t>9.9.1.Кількість засідань педагогічної ради становить не менше 4 разів на рік.</w:t>
      </w:r>
    </w:p>
    <w:p w:rsidR="006229E3" w:rsidRDefault="006229E3" w:rsidP="00682D4F">
      <w:pPr>
        <w:pStyle w:val="Just"/>
        <w:rPr>
          <w:sz w:val="28"/>
          <w:szCs w:val="28"/>
          <w:lang w:val="uk-UA"/>
        </w:rPr>
      </w:pPr>
      <w:r>
        <w:rPr>
          <w:sz w:val="28"/>
          <w:szCs w:val="28"/>
          <w:lang w:val="uk-UA"/>
        </w:rPr>
        <w:t>9.10. Органом громадського самоврядування ЖДНЗ №58 є загальні збори колективу та батьків або осіб, які їх замінюють, які скликаються не рідше одного разу на рік.</w:t>
      </w:r>
    </w:p>
    <w:p w:rsidR="006229E3" w:rsidRDefault="006229E3" w:rsidP="00682D4F">
      <w:pPr>
        <w:pStyle w:val="Just"/>
        <w:rPr>
          <w:sz w:val="28"/>
          <w:szCs w:val="28"/>
          <w:lang w:val="uk-UA"/>
        </w:rPr>
      </w:pPr>
      <w:r>
        <w:rPr>
          <w:sz w:val="28"/>
          <w:szCs w:val="28"/>
          <w:lang w:val="uk-UA"/>
        </w:rPr>
        <w:t>9.10.1.Кількість учасників загальних зборів працівників  закладу та батьків має складати не менше 2/3 від їх загальної чисельності. Рішення загальних зборів приймаються простою більшістю голосів від загальної кількості присутніх.</w:t>
      </w:r>
    </w:p>
    <w:p w:rsidR="006229E3" w:rsidRDefault="006229E3" w:rsidP="00682D4F">
      <w:pPr>
        <w:pStyle w:val="Just"/>
        <w:rPr>
          <w:sz w:val="28"/>
          <w:szCs w:val="28"/>
          <w:lang w:val="uk-UA"/>
        </w:rPr>
      </w:pPr>
      <w:r>
        <w:rPr>
          <w:sz w:val="28"/>
          <w:szCs w:val="28"/>
          <w:lang w:val="uk-UA"/>
        </w:rPr>
        <w:t>9.10.2. Загальні збори (конференція) трудового колективу правомірні, якщо в їхній роботі бере участь не менше 2/3 від загальної (фактичної) чисельності працівників ЖДНЗ №58. Рішення приймається простою більшістю голосів від присутніх на зборах працівників.</w:t>
      </w:r>
    </w:p>
    <w:p w:rsidR="006229E3" w:rsidRDefault="006229E3" w:rsidP="00682D4F">
      <w:pPr>
        <w:pStyle w:val="Just"/>
        <w:ind w:firstLine="540"/>
        <w:rPr>
          <w:sz w:val="28"/>
          <w:szCs w:val="28"/>
          <w:lang w:val="uk-UA"/>
        </w:rPr>
      </w:pPr>
      <w:r>
        <w:rPr>
          <w:sz w:val="28"/>
          <w:szCs w:val="28"/>
          <w:lang w:val="uk-UA"/>
        </w:rPr>
        <w:t>9.10.3. Про загальні збори трудового колективу працівники ЖДНЗ №58 та інші учасники мають бути повідомлені адміністрацією завчасно – не пізніше ніж за 46 календарних днів до дня проведення таких зборів.</w:t>
      </w:r>
    </w:p>
    <w:p w:rsidR="006229E3" w:rsidRDefault="006229E3" w:rsidP="00682D4F">
      <w:pPr>
        <w:ind w:firstLine="540"/>
        <w:jc w:val="both"/>
        <w:rPr>
          <w:sz w:val="28"/>
          <w:szCs w:val="28"/>
          <w:lang w:val="uk-UA"/>
        </w:rPr>
      </w:pPr>
      <w:r>
        <w:rPr>
          <w:sz w:val="28"/>
          <w:szCs w:val="28"/>
          <w:lang w:val="uk-UA"/>
        </w:rPr>
        <w:t>9.10.4. При проведенні загальних зборів учасниками формується порядок денний, обираються голова та секретар зборів.</w:t>
      </w:r>
    </w:p>
    <w:p w:rsidR="006229E3" w:rsidRDefault="006229E3" w:rsidP="007A1113">
      <w:pPr>
        <w:pStyle w:val="Just"/>
        <w:ind w:firstLine="0"/>
        <w:rPr>
          <w:sz w:val="28"/>
          <w:szCs w:val="28"/>
          <w:lang w:val="uk-UA"/>
        </w:rPr>
      </w:pPr>
    </w:p>
    <w:p w:rsidR="006229E3" w:rsidRDefault="006229E3" w:rsidP="00682D4F">
      <w:pPr>
        <w:pStyle w:val="Just"/>
        <w:ind w:firstLine="540"/>
        <w:jc w:val="center"/>
        <w:rPr>
          <w:sz w:val="28"/>
          <w:szCs w:val="28"/>
          <w:lang w:val="uk-UA"/>
        </w:rPr>
      </w:pPr>
      <w:r>
        <w:rPr>
          <w:sz w:val="28"/>
          <w:szCs w:val="28"/>
          <w:lang w:val="uk-UA"/>
        </w:rPr>
        <w:t>-12-</w:t>
      </w:r>
    </w:p>
    <w:p w:rsidR="006229E3" w:rsidRDefault="006229E3" w:rsidP="00682D4F">
      <w:pPr>
        <w:pStyle w:val="Just"/>
        <w:ind w:firstLine="540"/>
        <w:jc w:val="center"/>
        <w:rPr>
          <w:sz w:val="28"/>
          <w:szCs w:val="28"/>
          <w:lang w:val="uk-UA"/>
        </w:rPr>
      </w:pPr>
    </w:p>
    <w:p w:rsidR="006229E3" w:rsidRDefault="006229E3" w:rsidP="00682D4F">
      <w:pPr>
        <w:ind w:firstLine="540"/>
        <w:jc w:val="both"/>
        <w:rPr>
          <w:sz w:val="28"/>
          <w:szCs w:val="28"/>
          <w:lang w:val="uk-UA"/>
        </w:rPr>
      </w:pPr>
      <w:r>
        <w:rPr>
          <w:sz w:val="28"/>
          <w:szCs w:val="28"/>
          <w:lang w:val="uk-UA"/>
        </w:rPr>
        <w:t xml:space="preserve">9.11. Право скликати загальні збори (конференцію) мають: голова батьківського комітету ЖДНЗ №58, не менше третини (1/3) від загальної кількості працівників; профспілковий комітет; завідувач ЖДНЗ №58; засновник (його уповноважений орган); не менше третини від представників батьківських комітетів груп. </w:t>
      </w:r>
    </w:p>
    <w:p w:rsidR="006229E3" w:rsidRDefault="006229E3" w:rsidP="00682D4F">
      <w:pPr>
        <w:pStyle w:val="Just"/>
        <w:ind w:firstLine="540"/>
        <w:rPr>
          <w:sz w:val="28"/>
          <w:szCs w:val="28"/>
          <w:lang w:val="uk-UA"/>
        </w:rPr>
      </w:pPr>
      <w:r>
        <w:rPr>
          <w:sz w:val="28"/>
          <w:szCs w:val="28"/>
          <w:lang w:val="uk-UA"/>
        </w:rPr>
        <w:t>9.12. Загальні збори батьків і трудового колективу:</w:t>
      </w:r>
    </w:p>
    <w:p w:rsidR="006229E3" w:rsidRDefault="006229E3" w:rsidP="00682D4F">
      <w:pPr>
        <w:pStyle w:val="Just"/>
        <w:ind w:firstLine="540"/>
        <w:rPr>
          <w:sz w:val="28"/>
          <w:szCs w:val="28"/>
          <w:lang w:val="uk-UA"/>
        </w:rPr>
      </w:pPr>
      <w:r>
        <w:rPr>
          <w:sz w:val="28"/>
          <w:szCs w:val="28"/>
          <w:lang w:val="uk-UA"/>
        </w:rPr>
        <w:t>9.12.1.Обирають раду ЖДНЗ №58, її членів і голову, встановлюють терміни їх повноважень.</w:t>
      </w:r>
    </w:p>
    <w:p w:rsidR="006229E3" w:rsidRDefault="006229E3" w:rsidP="00682D4F">
      <w:pPr>
        <w:pStyle w:val="Just"/>
        <w:ind w:firstLine="540"/>
        <w:rPr>
          <w:sz w:val="28"/>
          <w:szCs w:val="28"/>
          <w:lang w:val="uk-UA"/>
        </w:rPr>
      </w:pPr>
      <w:r>
        <w:rPr>
          <w:sz w:val="28"/>
          <w:szCs w:val="28"/>
          <w:lang w:val="uk-UA"/>
        </w:rPr>
        <w:t>9.12.2. Заслуховують звіт керівника ЖДНЗ №58, голови ради з питань статутної діяльності дошкільного навчального закладу, дають їй оцінку шляхом таємного або відкритого голосування.</w:t>
      </w:r>
    </w:p>
    <w:p w:rsidR="006229E3" w:rsidRDefault="006229E3" w:rsidP="00682D4F">
      <w:pPr>
        <w:pStyle w:val="Just"/>
        <w:tabs>
          <w:tab w:val="left" w:pos="1440"/>
        </w:tabs>
        <w:ind w:firstLine="540"/>
        <w:rPr>
          <w:sz w:val="28"/>
          <w:szCs w:val="28"/>
          <w:lang w:val="uk-UA"/>
        </w:rPr>
      </w:pPr>
      <w:r>
        <w:rPr>
          <w:sz w:val="28"/>
          <w:szCs w:val="28"/>
          <w:lang w:val="uk-UA"/>
        </w:rPr>
        <w:t>9.12.3. Розглядають питання навчально-виховної, методичної та             фінансово-господарської діяльності дошкільного навчального закладу.</w:t>
      </w:r>
    </w:p>
    <w:p w:rsidR="006229E3" w:rsidRDefault="006229E3" w:rsidP="00682D4F">
      <w:pPr>
        <w:pStyle w:val="Just"/>
        <w:ind w:firstLine="540"/>
        <w:rPr>
          <w:sz w:val="28"/>
          <w:szCs w:val="28"/>
          <w:lang w:val="uk-UA"/>
        </w:rPr>
      </w:pPr>
      <w:r>
        <w:rPr>
          <w:sz w:val="28"/>
          <w:szCs w:val="28"/>
          <w:lang w:val="uk-UA"/>
        </w:rPr>
        <w:t>9.12.4. Затверджують основні напрями вдосконалення роботи і розвитку дошкільного навчального закладу.</w:t>
      </w:r>
    </w:p>
    <w:p w:rsidR="006229E3" w:rsidRDefault="006229E3" w:rsidP="00682D4F">
      <w:pPr>
        <w:ind w:firstLine="540"/>
        <w:jc w:val="both"/>
        <w:rPr>
          <w:sz w:val="28"/>
          <w:szCs w:val="28"/>
          <w:lang w:val="uk-UA"/>
        </w:rPr>
      </w:pPr>
      <w:r>
        <w:rPr>
          <w:sz w:val="28"/>
          <w:szCs w:val="28"/>
          <w:lang w:val="uk-UA"/>
        </w:rPr>
        <w:t xml:space="preserve">9.13. Загальні збори трудового колективу: </w:t>
      </w:r>
    </w:p>
    <w:p w:rsidR="006229E3" w:rsidRDefault="006229E3" w:rsidP="00682D4F">
      <w:pPr>
        <w:ind w:firstLine="540"/>
        <w:jc w:val="both"/>
        <w:rPr>
          <w:sz w:val="28"/>
          <w:szCs w:val="28"/>
          <w:lang w:val="uk-UA"/>
        </w:rPr>
      </w:pPr>
      <w:r>
        <w:rPr>
          <w:sz w:val="28"/>
          <w:szCs w:val="28"/>
          <w:lang w:val="uk-UA"/>
        </w:rPr>
        <w:t>9.13.1. Заслуховують звіт керівника ЖДНЗ №58 і голови батьківського комітету щодо діяльності дошкільного навчального закладу.</w:t>
      </w:r>
    </w:p>
    <w:p w:rsidR="006229E3" w:rsidRDefault="006229E3" w:rsidP="00682D4F">
      <w:pPr>
        <w:ind w:firstLine="540"/>
        <w:jc w:val="both"/>
        <w:rPr>
          <w:sz w:val="28"/>
          <w:szCs w:val="28"/>
          <w:lang w:val="uk-UA"/>
        </w:rPr>
      </w:pPr>
      <w:r>
        <w:rPr>
          <w:sz w:val="28"/>
          <w:szCs w:val="28"/>
          <w:lang w:val="uk-UA"/>
        </w:rPr>
        <w:t>9.13.2. Обирають голову та членів первинної організації профспілки (профспілкового комітету) відповідно до чинного законодавства.</w:t>
      </w:r>
    </w:p>
    <w:p w:rsidR="006229E3" w:rsidRDefault="006229E3" w:rsidP="00682D4F">
      <w:pPr>
        <w:ind w:firstLine="540"/>
        <w:jc w:val="both"/>
        <w:rPr>
          <w:sz w:val="28"/>
          <w:szCs w:val="28"/>
          <w:lang w:val="uk-UA"/>
        </w:rPr>
      </w:pPr>
      <w:r>
        <w:rPr>
          <w:sz w:val="28"/>
          <w:szCs w:val="28"/>
          <w:lang w:val="uk-UA"/>
        </w:rPr>
        <w:t>9.13.3. Схвалюють колективний договір, зміни і доповнення до нього.</w:t>
      </w:r>
    </w:p>
    <w:p w:rsidR="006229E3" w:rsidRDefault="006229E3" w:rsidP="00682D4F">
      <w:pPr>
        <w:ind w:firstLine="540"/>
        <w:jc w:val="both"/>
        <w:rPr>
          <w:sz w:val="28"/>
          <w:szCs w:val="28"/>
          <w:lang w:val="uk-UA"/>
        </w:rPr>
      </w:pPr>
      <w:r>
        <w:rPr>
          <w:sz w:val="28"/>
          <w:szCs w:val="28"/>
          <w:lang w:val="uk-UA"/>
        </w:rPr>
        <w:t>9.13.4. За поданням керівника ЖДНЗ №58 затверджують правила внутрішнього (трудового) розпорядку.</w:t>
      </w:r>
    </w:p>
    <w:p w:rsidR="006229E3" w:rsidRDefault="006229E3" w:rsidP="00682D4F">
      <w:pPr>
        <w:ind w:firstLine="540"/>
        <w:jc w:val="both"/>
        <w:rPr>
          <w:sz w:val="28"/>
          <w:szCs w:val="28"/>
          <w:lang w:val="uk-UA"/>
        </w:rPr>
      </w:pPr>
      <w:r>
        <w:rPr>
          <w:sz w:val="28"/>
          <w:szCs w:val="28"/>
          <w:lang w:val="uk-UA"/>
        </w:rPr>
        <w:t>9.13.5. Розглядають питання навчально-виховної, методичної і                     фінансово-господарської діяльності ЖДНЗ №58.</w:t>
      </w:r>
    </w:p>
    <w:p w:rsidR="006229E3" w:rsidRDefault="006229E3" w:rsidP="00682D4F">
      <w:pPr>
        <w:ind w:firstLine="540"/>
        <w:jc w:val="both"/>
        <w:rPr>
          <w:sz w:val="28"/>
          <w:szCs w:val="28"/>
          <w:lang w:val="uk-UA"/>
        </w:rPr>
      </w:pPr>
      <w:r>
        <w:rPr>
          <w:sz w:val="28"/>
          <w:szCs w:val="28"/>
          <w:lang w:val="uk-UA"/>
        </w:rPr>
        <w:t>9.13.6. Затверджують основні напрями вдосконалення навчально-виховного процесу, розглядають інші найважливіші напрями діяльності ЖДНЗ №58.</w:t>
      </w:r>
    </w:p>
    <w:p w:rsidR="006229E3" w:rsidRDefault="006229E3" w:rsidP="00682D4F">
      <w:pPr>
        <w:ind w:firstLine="540"/>
        <w:jc w:val="both"/>
        <w:rPr>
          <w:sz w:val="28"/>
          <w:szCs w:val="28"/>
          <w:lang w:val="uk-UA"/>
        </w:rPr>
      </w:pPr>
      <w:r>
        <w:rPr>
          <w:sz w:val="28"/>
          <w:szCs w:val="28"/>
          <w:lang w:val="uk-UA"/>
        </w:rPr>
        <w:t>9.13.7. В межах чинного законодавства приймають рішення про стимулювання праці керівника та інших педагогічних працівників ЖДНЗ №58.</w:t>
      </w:r>
    </w:p>
    <w:p w:rsidR="006229E3" w:rsidRDefault="006229E3" w:rsidP="00682D4F">
      <w:pPr>
        <w:ind w:firstLine="540"/>
        <w:jc w:val="both"/>
        <w:rPr>
          <w:sz w:val="28"/>
          <w:szCs w:val="28"/>
          <w:lang w:val="uk-UA"/>
        </w:rPr>
      </w:pPr>
      <w:r>
        <w:rPr>
          <w:sz w:val="28"/>
          <w:szCs w:val="28"/>
          <w:lang w:val="uk-UA"/>
        </w:rPr>
        <w:t>9.13.8. Приймають інші рішення та розглядають інші питання в межах чинного законодавства України.</w:t>
      </w:r>
    </w:p>
    <w:p w:rsidR="006229E3" w:rsidRDefault="006229E3" w:rsidP="00682D4F">
      <w:pPr>
        <w:pStyle w:val="Just"/>
        <w:rPr>
          <w:sz w:val="28"/>
          <w:szCs w:val="28"/>
          <w:lang w:val="uk-UA"/>
        </w:rPr>
      </w:pPr>
      <w:r>
        <w:rPr>
          <w:sz w:val="28"/>
          <w:szCs w:val="28"/>
          <w:lang w:val="uk-UA"/>
        </w:rPr>
        <w:t xml:space="preserve">9.14. У період між загальними зборами діє рада дошкільного навчального закладу. </w:t>
      </w:r>
    </w:p>
    <w:p w:rsidR="006229E3" w:rsidRDefault="006229E3" w:rsidP="00682D4F">
      <w:pPr>
        <w:pStyle w:val="Just"/>
        <w:rPr>
          <w:sz w:val="28"/>
          <w:szCs w:val="28"/>
          <w:lang w:val="uk-UA"/>
        </w:rPr>
      </w:pPr>
      <w:r>
        <w:rPr>
          <w:sz w:val="28"/>
          <w:szCs w:val="28"/>
          <w:lang w:val="uk-UA"/>
        </w:rPr>
        <w:t>9.15.Кількість засідань ради визначається за потребою.</w:t>
      </w:r>
    </w:p>
    <w:p w:rsidR="006229E3" w:rsidRDefault="006229E3" w:rsidP="00682D4F">
      <w:pPr>
        <w:pStyle w:val="Just"/>
        <w:rPr>
          <w:sz w:val="28"/>
          <w:szCs w:val="28"/>
          <w:lang w:val="uk-UA"/>
        </w:rPr>
      </w:pPr>
      <w:r>
        <w:rPr>
          <w:sz w:val="28"/>
          <w:szCs w:val="28"/>
          <w:lang w:val="uk-UA"/>
        </w:rPr>
        <w:t>9.16.Засідання ради дошкільного навчального закладу є правомірним, якщо в ньому бере участь не менше двох третин її членів (працівники закладу, батьки, засновник, спонсори та інші).</w:t>
      </w:r>
    </w:p>
    <w:p w:rsidR="006229E3" w:rsidRDefault="006229E3" w:rsidP="007A1113">
      <w:pPr>
        <w:pStyle w:val="Just"/>
        <w:rPr>
          <w:sz w:val="28"/>
          <w:szCs w:val="28"/>
          <w:lang w:val="uk-UA"/>
        </w:rPr>
      </w:pPr>
      <w:r>
        <w:rPr>
          <w:sz w:val="28"/>
          <w:szCs w:val="28"/>
          <w:lang w:val="uk-UA"/>
        </w:rPr>
        <w:t>9.17. Рада ЖДНЗ №58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дошкільного навчального закладу, погоджує зміст і форми роботи педагогічної освіти батьків.</w:t>
      </w:r>
    </w:p>
    <w:p w:rsidR="006229E3" w:rsidRDefault="006229E3" w:rsidP="00682D4F">
      <w:pPr>
        <w:spacing w:before="40" w:after="40"/>
        <w:jc w:val="center"/>
        <w:rPr>
          <w:sz w:val="28"/>
          <w:szCs w:val="28"/>
          <w:lang w:val="uk-UA"/>
        </w:rPr>
      </w:pPr>
      <w:r>
        <w:rPr>
          <w:sz w:val="28"/>
          <w:szCs w:val="28"/>
          <w:lang w:val="uk-UA"/>
        </w:rPr>
        <w:t>-13-</w:t>
      </w:r>
    </w:p>
    <w:p w:rsidR="006229E3" w:rsidRDefault="006229E3" w:rsidP="00682D4F">
      <w:pPr>
        <w:spacing w:before="40" w:after="40"/>
        <w:jc w:val="center"/>
        <w:rPr>
          <w:sz w:val="28"/>
          <w:szCs w:val="28"/>
          <w:lang w:val="uk-UA"/>
        </w:rPr>
      </w:pPr>
    </w:p>
    <w:p w:rsidR="006229E3" w:rsidRDefault="006229E3" w:rsidP="00682D4F">
      <w:pPr>
        <w:pStyle w:val="Just"/>
        <w:rPr>
          <w:sz w:val="28"/>
          <w:szCs w:val="28"/>
          <w:lang w:val="uk-UA"/>
        </w:rPr>
      </w:pPr>
      <w:r>
        <w:rPr>
          <w:sz w:val="28"/>
          <w:szCs w:val="28"/>
          <w:lang w:val="uk-UA"/>
        </w:rPr>
        <w:t>9.18. Положення про раду дошкільного навчального закладу затверджується наказом завідувача ЖДНЗ №58 з урахуванням вимог чинного законодавства.</w:t>
      </w:r>
    </w:p>
    <w:p w:rsidR="006229E3" w:rsidRDefault="006229E3" w:rsidP="00682D4F">
      <w:pPr>
        <w:ind w:firstLine="540"/>
        <w:jc w:val="both"/>
        <w:rPr>
          <w:sz w:val="28"/>
          <w:szCs w:val="28"/>
          <w:lang w:val="uk-UA"/>
        </w:rPr>
      </w:pPr>
      <w:r>
        <w:rPr>
          <w:sz w:val="28"/>
          <w:szCs w:val="28"/>
          <w:lang w:val="uk-UA"/>
        </w:rPr>
        <w:t>9.19. У ЖДНЗ №58 може створюватися і діяти батьківський комітет із батьків (осіб, що їх замінюють), що діє на підставі та у порядку визначених у положенні про нього відповідно до чинного законодавства.</w:t>
      </w:r>
    </w:p>
    <w:p w:rsidR="006229E3" w:rsidRDefault="006229E3" w:rsidP="00682D4F">
      <w:pPr>
        <w:ind w:firstLine="540"/>
        <w:jc w:val="both"/>
        <w:rPr>
          <w:sz w:val="28"/>
          <w:szCs w:val="28"/>
          <w:lang w:val="uk-UA"/>
        </w:rPr>
      </w:pPr>
    </w:p>
    <w:p w:rsidR="006229E3" w:rsidRDefault="006229E3" w:rsidP="00682D4F">
      <w:pPr>
        <w:spacing w:before="40" w:after="40"/>
        <w:jc w:val="center"/>
        <w:rPr>
          <w:b/>
          <w:sz w:val="28"/>
          <w:szCs w:val="28"/>
          <w:lang w:val="uk-UA"/>
        </w:rPr>
      </w:pPr>
      <w:r>
        <w:rPr>
          <w:b/>
          <w:sz w:val="28"/>
          <w:szCs w:val="28"/>
          <w:lang w:val="uk-UA"/>
        </w:rPr>
        <w:t>10. МАЙНО ЖДНЗ №58</w:t>
      </w:r>
    </w:p>
    <w:p w:rsidR="006229E3" w:rsidRDefault="006229E3" w:rsidP="00682D4F">
      <w:pPr>
        <w:spacing w:before="40" w:after="40"/>
        <w:jc w:val="center"/>
        <w:rPr>
          <w:b/>
          <w:sz w:val="28"/>
          <w:szCs w:val="28"/>
          <w:lang w:val="uk-UA"/>
        </w:rPr>
      </w:pPr>
    </w:p>
    <w:p w:rsidR="006229E3" w:rsidRDefault="006229E3" w:rsidP="00682D4F">
      <w:pPr>
        <w:pStyle w:val="Just"/>
        <w:rPr>
          <w:sz w:val="28"/>
          <w:szCs w:val="28"/>
          <w:lang w:val="uk-UA"/>
        </w:rPr>
      </w:pPr>
      <w:r>
        <w:rPr>
          <w:sz w:val="28"/>
          <w:szCs w:val="28"/>
          <w:lang w:val="uk-UA"/>
        </w:rPr>
        <w:t>10.1. Майно ЖДНЗ №58 надано засновником для здійснення статутної діяльності і належить ЖДНЗ №58 на правах оперативного управління  відповідно до чинного законодавства.</w:t>
      </w:r>
    </w:p>
    <w:p w:rsidR="006229E3" w:rsidRDefault="006229E3" w:rsidP="00682D4F">
      <w:pPr>
        <w:pStyle w:val="BodyText"/>
        <w:ind w:firstLine="540"/>
        <w:jc w:val="both"/>
        <w:rPr>
          <w:szCs w:val="28"/>
        </w:rPr>
      </w:pPr>
      <w:r>
        <w:rPr>
          <w:szCs w:val="28"/>
          <w:lang w:val="ru-RU"/>
        </w:rPr>
        <w:t>10</w:t>
      </w:r>
      <w:r>
        <w:rPr>
          <w:szCs w:val="28"/>
        </w:rPr>
        <w:t>.2. Майно ЖДНЗ №58 складають основні фонди та оборотні засоби, а також інші цінності, вартість яких відображається в балансі.</w:t>
      </w:r>
    </w:p>
    <w:p w:rsidR="006229E3" w:rsidRDefault="006229E3" w:rsidP="00682D4F">
      <w:pPr>
        <w:ind w:firstLine="540"/>
        <w:jc w:val="both"/>
        <w:rPr>
          <w:sz w:val="28"/>
          <w:szCs w:val="28"/>
          <w:lang w:val="uk-UA"/>
        </w:rPr>
      </w:pPr>
      <w:r>
        <w:rPr>
          <w:sz w:val="28"/>
          <w:szCs w:val="28"/>
          <w:lang w:val="uk-UA"/>
        </w:rPr>
        <w:t>10.3.Матеріально-технічна база дошкільного навчального закладу складається з будівель, споруд, землі, комунікацій, обладнання, іншого рухомого і нерухомого майна, що перебуває в його користуванні,  розпорядженні.</w:t>
      </w:r>
    </w:p>
    <w:p w:rsidR="006229E3" w:rsidRDefault="006229E3" w:rsidP="00682D4F">
      <w:pPr>
        <w:ind w:firstLine="540"/>
        <w:jc w:val="both"/>
        <w:rPr>
          <w:sz w:val="28"/>
          <w:szCs w:val="28"/>
          <w:lang w:val="uk-UA"/>
        </w:rPr>
      </w:pPr>
      <w:r>
        <w:rPr>
          <w:sz w:val="28"/>
          <w:szCs w:val="28"/>
          <w:lang w:val="uk-UA"/>
        </w:rPr>
        <w:t>10.4. ЖДНЗ №58 має право: на придбання необхідного обладнання та інших матеріальних ресурсів; користуватися послугами будь-якого підприємства, установи, організації або фізичної особи.</w:t>
      </w:r>
    </w:p>
    <w:p w:rsidR="006229E3" w:rsidRDefault="006229E3" w:rsidP="00682D4F">
      <w:pPr>
        <w:ind w:firstLine="540"/>
        <w:jc w:val="both"/>
        <w:rPr>
          <w:sz w:val="28"/>
          <w:szCs w:val="28"/>
          <w:lang w:val="uk-UA"/>
        </w:rPr>
      </w:pPr>
      <w:r>
        <w:rPr>
          <w:sz w:val="28"/>
          <w:szCs w:val="28"/>
          <w:lang w:val="uk-UA"/>
        </w:rPr>
        <w:t>10.5. ЖДНЗ №58 має право утримувати і модернізувати власну               матеріально-технічну базу.</w:t>
      </w:r>
    </w:p>
    <w:p w:rsidR="006229E3" w:rsidRDefault="006229E3" w:rsidP="00682D4F">
      <w:pPr>
        <w:ind w:firstLine="540"/>
        <w:jc w:val="both"/>
        <w:rPr>
          <w:sz w:val="28"/>
          <w:szCs w:val="28"/>
          <w:lang w:val="uk-UA"/>
        </w:rPr>
      </w:pPr>
      <w:r>
        <w:rPr>
          <w:sz w:val="28"/>
          <w:szCs w:val="28"/>
        </w:rPr>
        <w:t xml:space="preserve">10.6. ЖДНЗ №58 </w:t>
      </w:r>
      <w:r>
        <w:rPr>
          <w:sz w:val="28"/>
          <w:szCs w:val="28"/>
          <w:lang w:val="uk-UA"/>
        </w:rPr>
        <w:t>користується приміщеннями, обладнанням і відведеною територією, розпоряджається ними у межах чинного законодавства та Статуту.</w:t>
      </w:r>
    </w:p>
    <w:p w:rsidR="006229E3" w:rsidRDefault="006229E3" w:rsidP="00682D4F">
      <w:pPr>
        <w:ind w:firstLine="540"/>
        <w:jc w:val="both"/>
        <w:rPr>
          <w:sz w:val="28"/>
          <w:szCs w:val="28"/>
          <w:lang w:val="uk-UA"/>
        </w:rPr>
      </w:pPr>
      <w:r>
        <w:rPr>
          <w:sz w:val="28"/>
          <w:szCs w:val="28"/>
          <w:lang w:val="uk-UA"/>
        </w:rPr>
        <w:t xml:space="preserve">10.7. </w:t>
      </w:r>
      <w:r>
        <w:rPr>
          <w:sz w:val="28"/>
          <w:szCs w:val="28"/>
        </w:rPr>
        <w:t xml:space="preserve">ЖДНЗ №58 </w:t>
      </w:r>
      <w:r>
        <w:rPr>
          <w:sz w:val="28"/>
          <w:szCs w:val="28"/>
          <w:lang w:val="uk-UA"/>
        </w:rPr>
        <w:t>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229E3" w:rsidRDefault="006229E3" w:rsidP="00682D4F">
      <w:pPr>
        <w:ind w:firstLine="540"/>
        <w:jc w:val="both"/>
        <w:rPr>
          <w:sz w:val="28"/>
          <w:szCs w:val="28"/>
          <w:lang w:val="uk-UA"/>
        </w:rPr>
      </w:pPr>
      <w:r>
        <w:rPr>
          <w:sz w:val="28"/>
          <w:szCs w:val="28"/>
          <w:lang w:val="uk-UA"/>
        </w:rPr>
        <w:t xml:space="preserve">10.8.Передача в оренду, надання за кошти чи безкоштовно в тимчасове користування, закріплених за </w:t>
      </w:r>
      <w:r>
        <w:rPr>
          <w:sz w:val="28"/>
          <w:szCs w:val="28"/>
        </w:rPr>
        <w:t xml:space="preserve">ЖДНЗ №58 </w:t>
      </w:r>
      <w:r>
        <w:rPr>
          <w:sz w:val="28"/>
          <w:szCs w:val="28"/>
          <w:lang w:val="uk-UA"/>
        </w:rPr>
        <w:t>на праві оперативного управління будинків, споруд, устаткування, обладнання, та інших матеріальних цінностей, а також списання їх з балансу відбувається за погодженням з управлінням освіти в порядку, встановленому Засновником відповідно до чинного законодавства, насамперед з урахуванням норм Законів України: «Про дошкільну освіту».</w:t>
      </w:r>
    </w:p>
    <w:p w:rsidR="006229E3" w:rsidRDefault="006229E3" w:rsidP="00682D4F">
      <w:pPr>
        <w:ind w:firstLine="540"/>
        <w:jc w:val="both"/>
        <w:rPr>
          <w:sz w:val="28"/>
          <w:szCs w:val="28"/>
          <w:lang w:val="uk-UA"/>
        </w:rPr>
      </w:pPr>
      <w:r>
        <w:rPr>
          <w:sz w:val="28"/>
          <w:szCs w:val="28"/>
          <w:lang w:val="uk-UA"/>
        </w:rPr>
        <w:t>10.9.Вилучення основних фондів, оборотних засобів та іншого майна ЖДНЗ №58 проводиться лише у випадках, передбачених чинним законодавством.</w:t>
      </w:r>
    </w:p>
    <w:p w:rsidR="006229E3" w:rsidRDefault="006229E3" w:rsidP="00682D4F">
      <w:pPr>
        <w:ind w:firstLine="540"/>
        <w:jc w:val="both"/>
        <w:rPr>
          <w:sz w:val="28"/>
          <w:szCs w:val="28"/>
          <w:lang w:val="uk-UA"/>
        </w:rPr>
      </w:pPr>
      <w:r>
        <w:rPr>
          <w:sz w:val="28"/>
          <w:szCs w:val="28"/>
          <w:lang w:val="uk-UA"/>
        </w:rPr>
        <w:t>10.10. Збитки, завдані ЖДНЗ №58 внаслідок порушення її майнових прав іншими юридичними та фізичними особами, відшкодовуються відповідно до чинного законодавства.</w:t>
      </w:r>
    </w:p>
    <w:p w:rsidR="006229E3" w:rsidRDefault="006229E3" w:rsidP="00682D4F">
      <w:pPr>
        <w:ind w:firstLine="540"/>
        <w:jc w:val="both"/>
        <w:rPr>
          <w:sz w:val="28"/>
          <w:szCs w:val="28"/>
          <w:lang w:val="uk-UA"/>
        </w:rPr>
      </w:pPr>
    </w:p>
    <w:p w:rsidR="006229E3" w:rsidRDefault="006229E3" w:rsidP="007A1113">
      <w:pPr>
        <w:pStyle w:val="Just"/>
        <w:tabs>
          <w:tab w:val="num" w:pos="1080"/>
        </w:tabs>
        <w:ind w:firstLine="540"/>
        <w:jc w:val="center"/>
        <w:rPr>
          <w:b/>
          <w:sz w:val="28"/>
          <w:szCs w:val="28"/>
          <w:lang w:val="uk-UA"/>
        </w:rPr>
      </w:pPr>
      <w:r>
        <w:rPr>
          <w:b/>
          <w:sz w:val="28"/>
          <w:szCs w:val="28"/>
          <w:lang w:val="uk-UA"/>
        </w:rPr>
        <w:t>11. ФІНАНСОВО-ГОСПОДАРСЬКА ДІЯЛЬНІСТЬ ЖДНЗ №58</w:t>
      </w:r>
    </w:p>
    <w:p w:rsidR="006229E3" w:rsidRDefault="006229E3" w:rsidP="007A1113">
      <w:pPr>
        <w:pStyle w:val="Just"/>
        <w:tabs>
          <w:tab w:val="num" w:pos="1080"/>
        </w:tabs>
        <w:ind w:firstLine="540"/>
        <w:jc w:val="center"/>
        <w:rPr>
          <w:sz w:val="28"/>
          <w:szCs w:val="28"/>
          <w:lang w:val="uk-UA"/>
        </w:rPr>
      </w:pPr>
      <w:r>
        <w:rPr>
          <w:sz w:val="28"/>
          <w:szCs w:val="28"/>
          <w:lang w:val="uk-UA"/>
        </w:rPr>
        <w:t>-14-</w:t>
      </w:r>
    </w:p>
    <w:p w:rsidR="006229E3" w:rsidRDefault="006229E3" w:rsidP="007A1113">
      <w:pPr>
        <w:spacing w:before="40" w:after="40"/>
        <w:jc w:val="center"/>
        <w:rPr>
          <w:b/>
          <w:sz w:val="28"/>
          <w:szCs w:val="28"/>
          <w:lang w:val="uk-UA"/>
        </w:rPr>
      </w:pPr>
    </w:p>
    <w:p w:rsidR="006229E3" w:rsidRPr="007A1113" w:rsidRDefault="006229E3" w:rsidP="007A1113">
      <w:pPr>
        <w:pStyle w:val="Just"/>
        <w:rPr>
          <w:sz w:val="28"/>
          <w:szCs w:val="28"/>
          <w:lang w:val="uk-UA"/>
        </w:rPr>
      </w:pPr>
      <w:r w:rsidRPr="007A1113">
        <w:rPr>
          <w:sz w:val="28"/>
          <w:szCs w:val="28"/>
        </w:rPr>
        <w:t>11.1. Джерелами фінансування ЖДНЗ №58 є кошти:</w:t>
      </w:r>
    </w:p>
    <w:p w:rsidR="006229E3" w:rsidRDefault="006229E3" w:rsidP="00682D4F">
      <w:pPr>
        <w:pStyle w:val="Just"/>
        <w:rPr>
          <w:sz w:val="28"/>
          <w:szCs w:val="28"/>
          <w:lang w:val="uk-UA"/>
        </w:rPr>
      </w:pPr>
      <w:r>
        <w:rPr>
          <w:sz w:val="28"/>
          <w:szCs w:val="28"/>
          <w:lang w:val="uk-UA"/>
        </w:rPr>
        <w:t>11.1.1.Кошти міського бюджету, що надходять у розмірі, передбаченому нормативами фінансування.</w:t>
      </w:r>
    </w:p>
    <w:p w:rsidR="006229E3" w:rsidRDefault="006229E3" w:rsidP="00682D4F">
      <w:pPr>
        <w:pStyle w:val="Just"/>
        <w:rPr>
          <w:sz w:val="28"/>
          <w:szCs w:val="28"/>
          <w:lang w:val="uk-UA"/>
        </w:rPr>
      </w:pPr>
      <w:r>
        <w:rPr>
          <w:sz w:val="28"/>
          <w:szCs w:val="28"/>
          <w:lang w:val="uk-UA"/>
        </w:rPr>
        <w:t>11.1.2. Батьків або осіб, які їх замінюють.</w:t>
      </w:r>
    </w:p>
    <w:p w:rsidR="006229E3" w:rsidRDefault="006229E3" w:rsidP="00682D4F">
      <w:pPr>
        <w:pStyle w:val="Just"/>
        <w:tabs>
          <w:tab w:val="num" w:pos="1080"/>
        </w:tabs>
        <w:ind w:firstLine="540"/>
        <w:rPr>
          <w:sz w:val="28"/>
          <w:szCs w:val="28"/>
          <w:lang w:val="uk-UA"/>
        </w:rPr>
      </w:pPr>
      <w:r>
        <w:rPr>
          <w:sz w:val="28"/>
          <w:szCs w:val="28"/>
          <w:lang w:val="uk-UA"/>
        </w:rPr>
        <w:t>11.1.3. Кошти або майно, що надходять безоплатно або у вигляді безповоротної фінансової, матеріальної, гуманітарної допомоги, добровільні пожертвування, благодійні грошові і цільові внески підприємств, установ, організацій і окремих громадян.</w:t>
      </w:r>
    </w:p>
    <w:p w:rsidR="006229E3" w:rsidRDefault="006229E3" w:rsidP="00682D4F">
      <w:pPr>
        <w:pStyle w:val="Just"/>
        <w:tabs>
          <w:tab w:val="num" w:pos="1080"/>
        </w:tabs>
        <w:ind w:firstLine="540"/>
        <w:rPr>
          <w:sz w:val="28"/>
          <w:szCs w:val="28"/>
          <w:lang w:val="uk-UA"/>
        </w:rPr>
      </w:pPr>
      <w:r>
        <w:rPr>
          <w:sz w:val="28"/>
          <w:szCs w:val="28"/>
          <w:lang w:val="uk-UA"/>
        </w:rPr>
        <w:t>11.1.4. Кошти, що надходять від батьківської плати.</w:t>
      </w:r>
    </w:p>
    <w:p w:rsidR="006229E3" w:rsidRDefault="006229E3" w:rsidP="00682D4F">
      <w:pPr>
        <w:pStyle w:val="Just"/>
        <w:rPr>
          <w:sz w:val="28"/>
          <w:szCs w:val="28"/>
          <w:lang w:val="uk-UA"/>
        </w:rPr>
      </w:pPr>
      <w:r>
        <w:rPr>
          <w:sz w:val="28"/>
          <w:szCs w:val="28"/>
          <w:lang w:val="uk-UA"/>
        </w:rPr>
        <w:t>11.1.5. Інші надходження, не заборонені чинним законодавством.</w:t>
      </w:r>
    </w:p>
    <w:p w:rsidR="006229E3" w:rsidRDefault="006229E3" w:rsidP="00682D4F">
      <w:pPr>
        <w:pStyle w:val="Just"/>
        <w:rPr>
          <w:sz w:val="28"/>
          <w:szCs w:val="28"/>
          <w:lang w:val="uk-UA"/>
        </w:rPr>
      </w:pPr>
      <w:r>
        <w:rPr>
          <w:sz w:val="28"/>
          <w:szCs w:val="28"/>
          <w:lang w:val="uk-UA"/>
        </w:rPr>
        <w:t>11.2. Реєстраційний (розрахунковий) рахунок ЖДНЗ №58 в органі Державної казначейської служби України в м. Житомирі відкривається у встановлених законодавством випадках.</w:t>
      </w:r>
    </w:p>
    <w:p w:rsidR="006229E3" w:rsidRDefault="006229E3" w:rsidP="00682D4F">
      <w:pPr>
        <w:pStyle w:val="Just"/>
        <w:ind w:firstLine="540"/>
        <w:rPr>
          <w:sz w:val="28"/>
          <w:szCs w:val="28"/>
          <w:highlight w:val="red"/>
          <w:lang w:val="uk-UA"/>
        </w:rPr>
      </w:pPr>
      <w:r>
        <w:rPr>
          <w:sz w:val="28"/>
          <w:szCs w:val="28"/>
          <w:lang w:val="uk-UA"/>
        </w:rPr>
        <w:t>11.3. ЖДНЗ №58 має право на придбання та оренду необхідного обладнання та інших матеріальних ресурсів,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6229E3" w:rsidRDefault="006229E3" w:rsidP="00682D4F">
      <w:pPr>
        <w:pStyle w:val="Just"/>
        <w:rPr>
          <w:sz w:val="28"/>
          <w:szCs w:val="28"/>
          <w:lang w:val="uk-UA"/>
        </w:rPr>
      </w:pPr>
      <w:r>
        <w:rPr>
          <w:sz w:val="28"/>
          <w:szCs w:val="28"/>
          <w:lang w:val="uk-UA"/>
        </w:rPr>
        <w:t>11.4. Статистична звітність про діяльність ЖДНЗ №58 здійснюється у порядку та формах відповідно до  чинного законодавства.</w:t>
      </w:r>
    </w:p>
    <w:p w:rsidR="006229E3" w:rsidRDefault="006229E3" w:rsidP="00682D4F">
      <w:pPr>
        <w:pStyle w:val="Just"/>
        <w:rPr>
          <w:sz w:val="28"/>
          <w:szCs w:val="28"/>
          <w:lang w:val="uk-UA"/>
        </w:rPr>
      </w:pPr>
      <w:r>
        <w:rPr>
          <w:sz w:val="28"/>
          <w:szCs w:val="28"/>
          <w:lang w:val="uk-UA"/>
        </w:rPr>
        <w:t>11.5. У ЖДНЗ №58 ведеться самостійний бухгалтерський облік, складається фінансова звітність. Централізований бухгалтерський облік та звітність можуть організовуватися на підставі рішення засновника в межах чинного законодавства.</w:t>
      </w:r>
    </w:p>
    <w:p w:rsidR="006229E3" w:rsidRDefault="006229E3" w:rsidP="00682D4F">
      <w:pPr>
        <w:pStyle w:val="Just"/>
        <w:rPr>
          <w:sz w:val="28"/>
          <w:szCs w:val="28"/>
          <w:lang w:val="uk-UA"/>
        </w:rPr>
      </w:pPr>
      <w:r>
        <w:rPr>
          <w:sz w:val="28"/>
          <w:szCs w:val="28"/>
          <w:lang w:val="uk-UA"/>
        </w:rPr>
        <w:t>11.5.1. Для забезпечення введення самостійного бухгалтерського обліку складання фінансової звітності до штату ЖДНЗ №58 вводиться посада головного бухгалтера і бухгалтера.</w:t>
      </w:r>
    </w:p>
    <w:p w:rsidR="006229E3" w:rsidRDefault="006229E3" w:rsidP="00682D4F">
      <w:pPr>
        <w:pStyle w:val="Just"/>
        <w:rPr>
          <w:sz w:val="28"/>
          <w:szCs w:val="28"/>
          <w:lang w:val="uk-UA"/>
        </w:rPr>
      </w:pPr>
      <w:r>
        <w:rPr>
          <w:sz w:val="28"/>
          <w:szCs w:val="28"/>
          <w:lang w:val="uk-UA"/>
        </w:rPr>
        <w:t>11.5.2. Підставою для бухгалтерського обліку господарських операцій є  первинні документи, які фіксують факти здійснення господарських операцій.  Первинні документи повинні бути  складені під  час здійснення господарської операції, а якщо це неможливо - безпосередньо після її закінчення. Для контролю та впорядкування оброблення даних на підставі первинних  документів  можуть складатися зведені облікові документи.</w:t>
      </w:r>
    </w:p>
    <w:p w:rsidR="006229E3" w:rsidRDefault="006229E3" w:rsidP="00682D4F">
      <w:pPr>
        <w:ind w:firstLine="540"/>
        <w:jc w:val="both"/>
        <w:rPr>
          <w:sz w:val="28"/>
          <w:szCs w:val="28"/>
          <w:lang w:val="uk-UA"/>
        </w:rPr>
      </w:pPr>
      <w:r>
        <w:rPr>
          <w:sz w:val="28"/>
          <w:szCs w:val="28"/>
          <w:lang w:val="uk-UA"/>
        </w:rPr>
        <w:t>11.6. Порядок ведення діловодства в ЖДНЗ №58 визначається законодавством, нормативно-правовими актами Міністерства освіти і науки України, органів місцевого самоврядування, яким підпорядковуються дошкільні навчальні заклади.</w:t>
      </w:r>
    </w:p>
    <w:p w:rsidR="006229E3" w:rsidRDefault="006229E3" w:rsidP="00682D4F">
      <w:pPr>
        <w:ind w:firstLine="540"/>
        <w:jc w:val="both"/>
        <w:rPr>
          <w:sz w:val="28"/>
          <w:szCs w:val="28"/>
          <w:lang w:val="uk-UA"/>
        </w:rPr>
      </w:pPr>
      <w:r>
        <w:rPr>
          <w:sz w:val="28"/>
          <w:szCs w:val="28"/>
          <w:lang w:val="uk-UA"/>
        </w:rPr>
        <w:t xml:space="preserve">11.7. ЖДНЗ №58 є неприбутковою організацією. В ЖДНЗ №58 забороняється розподіл отриманих доходів (прибутків) або їх частини серед </w:t>
      </w:r>
    </w:p>
    <w:p w:rsidR="006229E3" w:rsidRDefault="006229E3" w:rsidP="00682D4F">
      <w:pPr>
        <w:tabs>
          <w:tab w:val="left" w:pos="900"/>
          <w:tab w:val="left" w:pos="1440"/>
          <w:tab w:val="left" w:pos="6435"/>
        </w:tabs>
        <w:jc w:val="both"/>
        <w:rPr>
          <w:sz w:val="28"/>
          <w:szCs w:val="28"/>
          <w:lang w:val="uk-UA"/>
        </w:rPr>
      </w:pPr>
      <w:r>
        <w:rPr>
          <w:sz w:val="28"/>
          <w:szCs w:val="28"/>
          <w:lang w:val="uk-UA"/>
        </w:rPr>
        <w:t>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6229E3" w:rsidRDefault="006229E3" w:rsidP="007A1113">
      <w:pPr>
        <w:tabs>
          <w:tab w:val="left" w:pos="900"/>
          <w:tab w:val="left" w:pos="1440"/>
          <w:tab w:val="left" w:pos="6435"/>
        </w:tabs>
        <w:rPr>
          <w:sz w:val="28"/>
          <w:szCs w:val="28"/>
          <w:lang w:val="uk-UA"/>
        </w:rPr>
      </w:pPr>
    </w:p>
    <w:p w:rsidR="006229E3" w:rsidRDefault="006229E3" w:rsidP="00682D4F">
      <w:pPr>
        <w:tabs>
          <w:tab w:val="left" w:pos="900"/>
          <w:tab w:val="left" w:pos="1440"/>
          <w:tab w:val="left" w:pos="6435"/>
        </w:tabs>
        <w:ind w:firstLine="540"/>
        <w:jc w:val="center"/>
        <w:rPr>
          <w:sz w:val="28"/>
          <w:szCs w:val="28"/>
          <w:lang w:val="uk-UA"/>
        </w:rPr>
      </w:pPr>
      <w:r>
        <w:rPr>
          <w:sz w:val="28"/>
          <w:szCs w:val="28"/>
          <w:lang w:val="uk-UA"/>
        </w:rPr>
        <w:t>-15-</w:t>
      </w:r>
    </w:p>
    <w:p w:rsidR="006229E3" w:rsidRDefault="006229E3" w:rsidP="00682D4F">
      <w:pPr>
        <w:ind w:firstLine="540"/>
        <w:jc w:val="both"/>
        <w:rPr>
          <w:sz w:val="28"/>
          <w:szCs w:val="28"/>
          <w:lang w:val="uk-UA"/>
        </w:rPr>
      </w:pPr>
    </w:p>
    <w:p w:rsidR="006229E3" w:rsidRDefault="006229E3" w:rsidP="00682D4F">
      <w:pPr>
        <w:spacing w:before="40" w:after="40"/>
        <w:jc w:val="center"/>
        <w:rPr>
          <w:b/>
          <w:bCs/>
          <w:sz w:val="28"/>
          <w:szCs w:val="28"/>
          <w:lang w:val="uk-UA"/>
        </w:rPr>
      </w:pPr>
      <w:r>
        <w:rPr>
          <w:b/>
          <w:sz w:val="28"/>
          <w:szCs w:val="28"/>
          <w:lang w:val="uk-UA"/>
        </w:rPr>
        <w:t xml:space="preserve">ХІІ. КОНТРОЛЬ ЗА ДІЯЛЬНІСТЮ </w:t>
      </w:r>
      <w:r>
        <w:rPr>
          <w:b/>
          <w:bCs/>
          <w:sz w:val="28"/>
          <w:szCs w:val="28"/>
          <w:lang w:val="uk-UA"/>
        </w:rPr>
        <w:t>ЖДНЗ №58</w:t>
      </w:r>
    </w:p>
    <w:p w:rsidR="006229E3" w:rsidRDefault="006229E3" w:rsidP="00682D4F">
      <w:pPr>
        <w:spacing w:before="40" w:after="40"/>
        <w:jc w:val="center"/>
        <w:rPr>
          <w:b/>
          <w:sz w:val="28"/>
          <w:szCs w:val="28"/>
          <w:lang w:val="uk-UA"/>
        </w:rPr>
      </w:pPr>
    </w:p>
    <w:p w:rsidR="006229E3" w:rsidRDefault="006229E3" w:rsidP="00682D4F">
      <w:pPr>
        <w:pStyle w:val="Just"/>
        <w:ind w:firstLine="540"/>
        <w:rPr>
          <w:sz w:val="28"/>
          <w:szCs w:val="28"/>
          <w:lang w:val="uk-UA"/>
        </w:rPr>
      </w:pPr>
      <w:r>
        <w:rPr>
          <w:sz w:val="28"/>
          <w:szCs w:val="28"/>
          <w:lang w:val="uk-UA"/>
        </w:rPr>
        <w:t>12.1. Основною формою контролю за діяльністю ЖДНЗ №58 є державна атестація, що проводиться один раз на десять років у порядку, встановленому чинним законодавством.</w:t>
      </w:r>
    </w:p>
    <w:p w:rsidR="006229E3" w:rsidRDefault="006229E3" w:rsidP="00682D4F">
      <w:pPr>
        <w:pStyle w:val="Just"/>
        <w:ind w:firstLine="540"/>
        <w:rPr>
          <w:sz w:val="28"/>
          <w:szCs w:val="28"/>
          <w:lang w:val="uk-UA"/>
        </w:rPr>
      </w:pPr>
      <w:r>
        <w:rPr>
          <w:sz w:val="28"/>
          <w:szCs w:val="28"/>
          <w:lang w:val="uk-UA"/>
        </w:rPr>
        <w:t>12.2. Контроль за дотриманням ЖДНЗ №58 державних вимог щодо змісту, рівня й обсягу дошкільної освіти здійснюється управлінням освіти Житомирської міської ради, органами державної влади згідно з чинним законодавством.</w:t>
      </w:r>
    </w:p>
    <w:p w:rsidR="006229E3" w:rsidRDefault="006229E3" w:rsidP="00682D4F">
      <w:pPr>
        <w:tabs>
          <w:tab w:val="left" w:pos="900"/>
          <w:tab w:val="left" w:pos="1440"/>
          <w:tab w:val="left" w:pos="6435"/>
        </w:tabs>
        <w:ind w:firstLine="540"/>
        <w:jc w:val="both"/>
        <w:rPr>
          <w:b/>
          <w:sz w:val="28"/>
          <w:szCs w:val="28"/>
          <w:lang w:val="uk-UA"/>
        </w:rPr>
      </w:pPr>
      <w:r>
        <w:rPr>
          <w:sz w:val="28"/>
          <w:szCs w:val="28"/>
          <w:lang w:val="uk-UA"/>
        </w:rPr>
        <w:t>12.3</w:t>
      </w:r>
      <w:r>
        <w:rPr>
          <w:b/>
          <w:sz w:val="28"/>
          <w:szCs w:val="28"/>
          <w:lang w:val="uk-UA"/>
        </w:rPr>
        <w:t xml:space="preserve">. </w:t>
      </w:r>
      <w:r>
        <w:rPr>
          <w:sz w:val="28"/>
          <w:szCs w:val="28"/>
          <w:lang w:val="uk-UA"/>
        </w:rPr>
        <w:t>Контроль за статутною та господарською діяльністю ЖДНЗ №58 здійснюється відповідною комісією, призначеною рішенням Засновника або на підставі наказу начальника управління освіти Житомирської міської ради чи іншого органу державного контролю, який наділений відповідними повноваженнями згідно з чинним законодавством. Кількість членів комісії та її голова визначаються у відповідному розпорядчому документі</w:t>
      </w:r>
      <w:r>
        <w:rPr>
          <w:b/>
          <w:sz w:val="28"/>
          <w:szCs w:val="28"/>
          <w:lang w:val="uk-UA"/>
        </w:rPr>
        <w:t xml:space="preserve">. </w:t>
      </w:r>
    </w:p>
    <w:p w:rsidR="006229E3" w:rsidRDefault="006229E3" w:rsidP="00682D4F">
      <w:pPr>
        <w:tabs>
          <w:tab w:val="left" w:pos="6435"/>
        </w:tabs>
        <w:ind w:firstLine="540"/>
        <w:jc w:val="both"/>
        <w:rPr>
          <w:sz w:val="28"/>
          <w:szCs w:val="28"/>
          <w:lang w:val="uk-UA"/>
        </w:rPr>
      </w:pPr>
      <w:r>
        <w:rPr>
          <w:sz w:val="28"/>
          <w:szCs w:val="28"/>
          <w:lang w:val="uk-UA"/>
        </w:rPr>
        <w:t>12.4. Комісія перевіряє дотримання ЖДНЗ №58 законодавчих та внутрішніх актів і розпоряджень, що регулюють його навчально-виховну діяльність, законність здійснюваної статутної діяльності, законність укладених угод, стан збереження майна</w:t>
      </w:r>
      <w:r>
        <w:rPr>
          <w:b/>
          <w:sz w:val="28"/>
          <w:szCs w:val="28"/>
          <w:lang w:val="uk-UA"/>
        </w:rPr>
        <w:t xml:space="preserve">.  </w:t>
      </w:r>
      <w:r>
        <w:rPr>
          <w:sz w:val="28"/>
          <w:szCs w:val="28"/>
          <w:lang w:val="uk-UA"/>
        </w:rPr>
        <w:t>Комісія подає органу, що її призначив відповідний звіт (довідку, акт) про проведену перевірку (інспектування, ревізію), що супроводжується в необхідних випадках  рекомендаціями по усуненню недоліків, а також висновок про дійсний стан справ в ЖДНЗ №58 з рекомендаціями по їх покращенню тощо.</w:t>
      </w:r>
    </w:p>
    <w:p w:rsidR="006229E3" w:rsidRDefault="006229E3" w:rsidP="00682D4F">
      <w:pPr>
        <w:tabs>
          <w:tab w:val="left" w:pos="6435"/>
        </w:tabs>
        <w:ind w:firstLine="540"/>
        <w:jc w:val="both"/>
        <w:rPr>
          <w:sz w:val="28"/>
          <w:szCs w:val="28"/>
          <w:lang w:val="uk-UA"/>
        </w:rPr>
      </w:pPr>
      <w:r>
        <w:rPr>
          <w:sz w:val="28"/>
          <w:szCs w:val="28"/>
          <w:lang w:val="uk-UA"/>
        </w:rPr>
        <w:t xml:space="preserve">12.5. Відповідальність за дотримання в ЖДНЗ №58 встановлених єдиних методологічних засад бухгалтерського обліку, складання і подання у встановлені строки фінансової звітності, організацію контролю за відображенням на рахунках бухгалтерського обліку всіх господарських операцій, оформленні матеріалів, пов'язаних з нестачею та відшкодуванням втрат від  нестачі,  крадіжки  і  псування  активів тощо покладається на головного бухгалтера (бухгалтера), що веде бухгалтерський облік, складає фінансову звітність. </w:t>
      </w:r>
    </w:p>
    <w:p w:rsidR="006229E3" w:rsidRDefault="006229E3" w:rsidP="00682D4F">
      <w:pPr>
        <w:tabs>
          <w:tab w:val="left" w:pos="6435"/>
        </w:tabs>
        <w:ind w:firstLine="540"/>
        <w:jc w:val="both"/>
        <w:rPr>
          <w:sz w:val="28"/>
          <w:szCs w:val="28"/>
          <w:lang w:val="uk-UA"/>
        </w:rPr>
      </w:pPr>
      <w:r>
        <w:rPr>
          <w:sz w:val="28"/>
          <w:szCs w:val="28"/>
          <w:lang w:val="uk-UA"/>
        </w:rPr>
        <w:t>12.6. Завідувач несе відповідальність за організацію бухгалтерського обліку, достовірність даних, що містяться у звітах та балансі, та інші види відповідальності згідно з умовами чинного законодавства України та цього Статуту.</w:t>
      </w:r>
    </w:p>
    <w:p w:rsidR="006229E3" w:rsidRDefault="006229E3" w:rsidP="00682D4F">
      <w:pPr>
        <w:tabs>
          <w:tab w:val="left" w:pos="6435"/>
        </w:tabs>
        <w:ind w:firstLine="540"/>
        <w:jc w:val="both"/>
        <w:rPr>
          <w:sz w:val="28"/>
          <w:szCs w:val="28"/>
          <w:lang w:val="uk-UA"/>
        </w:rPr>
      </w:pPr>
      <w:r>
        <w:rPr>
          <w:sz w:val="28"/>
          <w:szCs w:val="28"/>
          <w:lang w:val="uk-UA"/>
        </w:rPr>
        <w:t>12.7.</w:t>
      </w:r>
      <w:r>
        <w:t xml:space="preserve"> </w:t>
      </w:r>
      <w:r>
        <w:rPr>
          <w:sz w:val="28"/>
          <w:szCs w:val="28"/>
          <w:lang w:val="uk-UA"/>
        </w:rPr>
        <w:t>Відповідальність за несвоєчасне складання первинних документів і регістрів бухгалтерського обліку та недостовірність відображених у них даних несуть особи,  які склали та підписали ці документи.</w:t>
      </w:r>
    </w:p>
    <w:p w:rsidR="006229E3" w:rsidRDefault="006229E3" w:rsidP="007A1113">
      <w:pPr>
        <w:ind w:left="360" w:firstLine="360"/>
        <w:rPr>
          <w:b/>
          <w:sz w:val="28"/>
          <w:szCs w:val="28"/>
          <w:lang w:val="uk-UA"/>
        </w:rPr>
      </w:pPr>
    </w:p>
    <w:p w:rsidR="006229E3" w:rsidRDefault="006229E3" w:rsidP="00682D4F">
      <w:pPr>
        <w:ind w:left="360" w:firstLine="360"/>
        <w:jc w:val="center"/>
        <w:rPr>
          <w:b/>
          <w:sz w:val="28"/>
          <w:szCs w:val="28"/>
          <w:lang w:val="uk-UA"/>
        </w:rPr>
      </w:pPr>
      <w:r>
        <w:rPr>
          <w:b/>
          <w:sz w:val="28"/>
          <w:szCs w:val="28"/>
          <w:lang w:val="uk-UA"/>
        </w:rPr>
        <w:t xml:space="preserve">ХІІІ. ПРИПИНЕННЯ ДІЯЛЬНОСТІ </w:t>
      </w:r>
      <w:r>
        <w:rPr>
          <w:b/>
          <w:bCs/>
          <w:sz w:val="28"/>
          <w:szCs w:val="28"/>
          <w:lang w:val="uk-UA"/>
        </w:rPr>
        <w:t>ЖДНЗ №58</w:t>
      </w:r>
      <w:r>
        <w:rPr>
          <w:b/>
          <w:sz w:val="28"/>
          <w:szCs w:val="28"/>
          <w:lang w:val="uk-UA"/>
        </w:rPr>
        <w:t xml:space="preserve">, </w:t>
      </w:r>
    </w:p>
    <w:p w:rsidR="006229E3" w:rsidRDefault="006229E3" w:rsidP="00682D4F">
      <w:pPr>
        <w:ind w:left="360" w:firstLine="360"/>
        <w:jc w:val="center"/>
        <w:rPr>
          <w:b/>
          <w:sz w:val="28"/>
          <w:szCs w:val="28"/>
          <w:lang w:val="uk-UA"/>
        </w:rPr>
      </w:pPr>
      <w:r>
        <w:rPr>
          <w:b/>
          <w:sz w:val="28"/>
          <w:szCs w:val="28"/>
          <w:lang w:val="uk-UA"/>
        </w:rPr>
        <w:t xml:space="preserve">ВНЕСЕННЯ ЗМІН І ДОПОВНЕНЬ </w:t>
      </w:r>
    </w:p>
    <w:p w:rsidR="006229E3" w:rsidRDefault="006229E3" w:rsidP="00682D4F">
      <w:pPr>
        <w:ind w:left="360" w:firstLine="360"/>
        <w:jc w:val="center"/>
        <w:rPr>
          <w:b/>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7A1113">
      <w:pPr>
        <w:ind w:firstLine="540"/>
        <w:jc w:val="center"/>
        <w:rPr>
          <w:sz w:val="28"/>
          <w:szCs w:val="28"/>
          <w:lang w:val="uk-UA"/>
        </w:rPr>
      </w:pPr>
      <w:r>
        <w:rPr>
          <w:sz w:val="28"/>
          <w:szCs w:val="28"/>
          <w:lang w:val="uk-UA"/>
        </w:rPr>
        <w:t>-16-</w:t>
      </w: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r>
        <w:rPr>
          <w:sz w:val="28"/>
          <w:szCs w:val="28"/>
          <w:lang w:val="uk-UA"/>
        </w:rPr>
        <w:t xml:space="preserve">13.1. Реорганізація, ліквідація ЖДНЗ №58 відбувається у порядку, встановленому чинним законодавством з урахуванням норм Закону України «Про дошкільну освіту». </w:t>
      </w:r>
    </w:p>
    <w:p w:rsidR="006229E3" w:rsidRDefault="006229E3" w:rsidP="00682D4F">
      <w:pPr>
        <w:ind w:firstLine="540"/>
        <w:jc w:val="both"/>
        <w:rPr>
          <w:sz w:val="28"/>
          <w:szCs w:val="28"/>
          <w:lang w:val="uk-UA"/>
        </w:rPr>
      </w:pPr>
      <w:r>
        <w:rPr>
          <w:sz w:val="28"/>
          <w:szCs w:val="28"/>
          <w:lang w:val="uk-UA"/>
        </w:rPr>
        <w:t>13.2. Реорганізація ЖДНЗ №58 може відбуватися шляхом злиття, приєднання, поділу, виділення.</w:t>
      </w:r>
    </w:p>
    <w:p w:rsidR="006229E3" w:rsidRDefault="006229E3" w:rsidP="00682D4F">
      <w:pPr>
        <w:ind w:firstLine="540"/>
        <w:jc w:val="both"/>
        <w:rPr>
          <w:sz w:val="28"/>
          <w:szCs w:val="28"/>
          <w:lang w:val="uk-UA"/>
        </w:rPr>
      </w:pPr>
      <w:r>
        <w:rPr>
          <w:sz w:val="28"/>
          <w:szCs w:val="28"/>
          <w:lang w:val="uk-UA"/>
        </w:rPr>
        <w:t>13.3.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6229E3" w:rsidRDefault="006229E3" w:rsidP="00682D4F">
      <w:pPr>
        <w:ind w:firstLine="540"/>
        <w:jc w:val="both"/>
        <w:rPr>
          <w:sz w:val="28"/>
          <w:szCs w:val="28"/>
          <w:lang w:val="uk-UA"/>
        </w:rPr>
      </w:pPr>
      <w:r>
        <w:rPr>
          <w:sz w:val="28"/>
          <w:szCs w:val="28"/>
          <w:lang w:val="uk-UA"/>
        </w:rPr>
        <w:t>13.4. З часу призначення ліквідаційної комісії до неї переходять повноваження та обов’язки щодо управління ЖДНЗ №58.</w:t>
      </w:r>
    </w:p>
    <w:p w:rsidR="006229E3" w:rsidRDefault="006229E3" w:rsidP="00682D4F">
      <w:pPr>
        <w:ind w:firstLine="540"/>
        <w:jc w:val="both"/>
        <w:rPr>
          <w:sz w:val="28"/>
          <w:szCs w:val="28"/>
          <w:lang w:val="uk-UA"/>
        </w:rPr>
      </w:pPr>
      <w:r>
        <w:rPr>
          <w:sz w:val="28"/>
          <w:szCs w:val="28"/>
          <w:lang w:val="uk-UA"/>
        </w:rPr>
        <w:t>13.5. Ліквідаційна комісія оцінює наявне майно ЖДНЗ №58, виявляє його дебіторів і кредиторів і розраховується з ними, складає ліквідаційний баланс і представляє його Засновнику.</w:t>
      </w:r>
    </w:p>
    <w:p w:rsidR="006229E3" w:rsidRDefault="006229E3" w:rsidP="00682D4F">
      <w:pPr>
        <w:ind w:firstLine="540"/>
        <w:jc w:val="both"/>
        <w:rPr>
          <w:sz w:val="28"/>
          <w:szCs w:val="28"/>
          <w:lang w:val="uk-UA"/>
        </w:rPr>
      </w:pPr>
      <w:r>
        <w:rPr>
          <w:sz w:val="28"/>
          <w:szCs w:val="28"/>
          <w:lang w:val="uk-UA"/>
        </w:rPr>
        <w:t>13.6. При реорганізації ЖДНЗ №58 вся сукупність її прав та обов’язків переходить до правонаступників.</w:t>
      </w:r>
    </w:p>
    <w:p w:rsidR="006229E3" w:rsidRDefault="006229E3" w:rsidP="00682D4F">
      <w:pPr>
        <w:ind w:firstLine="540"/>
        <w:jc w:val="both"/>
        <w:rPr>
          <w:sz w:val="28"/>
          <w:szCs w:val="28"/>
          <w:lang w:val="uk-UA"/>
        </w:rPr>
      </w:pPr>
      <w:r>
        <w:rPr>
          <w:sz w:val="28"/>
          <w:szCs w:val="28"/>
          <w:lang w:val="uk-UA"/>
        </w:rPr>
        <w:t>13.7. При реорганізації та ліквідації ЖДНЗ №58 працівникам, які звільняються, гарантується захист їхніх прав та інтересів відповідно до чинного законодавства.</w:t>
      </w:r>
    </w:p>
    <w:p w:rsidR="006229E3" w:rsidRDefault="006229E3" w:rsidP="00682D4F">
      <w:pPr>
        <w:ind w:firstLine="540"/>
        <w:jc w:val="both"/>
        <w:rPr>
          <w:sz w:val="28"/>
          <w:szCs w:val="28"/>
          <w:lang w:val="uk-UA"/>
        </w:rPr>
      </w:pPr>
      <w:r>
        <w:rPr>
          <w:sz w:val="28"/>
          <w:szCs w:val="28"/>
          <w:lang w:val="uk-UA"/>
        </w:rPr>
        <w:t>13.8. При реорганізації чи ліквідації ЖДНЗ №58, вихованцям, учням, виконавчим органом місцевого самоврядування, якому підпорядкований навчальний заклад, за місцем проживання, забезпечується можливість продовжувати навчання і виховання в інших навчальних закладах, відповідно до чинного законодавства.</w:t>
      </w:r>
    </w:p>
    <w:p w:rsidR="006229E3" w:rsidRDefault="006229E3" w:rsidP="00682D4F">
      <w:pPr>
        <w:ind w:firstLine="540"/>
        <w:jc w:val="both"/>
        <w:rPr>
          <w:sz w:val="28"/>
          <w:szCs w:val="28"/>
          <w:lang w:val="uk-UA"/>
        </w:rPr>
      </w:pPr>
      <w:r>
        <w:rPr>
          <w:sz w:val="28"/>
          <w:szCs w:val="28"/>
          <w:lang w:val="uk-UA"/>
        </w:rPr>
        <w:t xml:space="preserve">13.9. ЖДНЗ №58 вважається таким, що припинив свою діяльність, з дня виключення її з Єдиного державного реєстру підприємств та організацій України. </w:t>
      </w:r>
    </w:p>
    <w:p w:rsidR="006229E3" w:rsidRDefault="006229E3" w:rsidP="00682D4F">
      <w:pPr>
        <w:ind w:firstLine="540"/>
        <w:jc w:val="both"/>
        <w:rPr>
          <w:sz w:val="28"/>
          <w:szCs w:val="28"/>
          <w:lang w:val="uk-UA"/>
        </w:rPr>
      </w:pPr>
      <w:r>
        <w:rPr>
          <w:sz w:val="28"/>
          <w:szCs w:val="28"/>
          <w:lang w:val="uk-UA"/>
        </w:rPr>
        <w:t>13.10. Зміни та доповнення до Статуту затверджуються начальником управління освіти та реєструються у порядку, встановленому чинним законодавством.</w:t>
      </w:r>
    </w:p>
    <w:p w:rsidR="006229E3" w:rsidRDefault="006229E3" w:rsidP="00682D4F">
      <w:pPr>
        <w:ind w:firstLine="540"/>
        <w:jc w:val="both"/>
        <w:rPr>
          <w:sz w:val="28"/>
          <w:szCs w:val="28"/>
          <w:lang w:val="uk-UA"/>
        </w:rPr>
      </w:pPr>
      <w:r>
        <w:rPr>
          <w:sz w:val="28"/>
          <w:szCs w:val="28"/>
          <w:lang w:val="uk-UA"/>
        </w:rPr>
        <w:t xml:space="preserve">13.11. У разі припинення ЖДНЗ №58 (у результаті його ліквідації, злиття, поділу, приєднання або перетворення) його активи після розрахунків з усіма кредиторами передаються одному або кільком дошкільним навчальним закладам міста Житомира або зараховуються до доходу бюджету. </w:t>
      </w: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rsidP="00682D4F">
      <w:pPr>
        <w:ind w:firstLine="540"/>
        <w:jc w:val="both"/>
        <w:rPr>
          <w:sz w:val="28"/>
          <w:szCs w:val="28"/>
          <w:lang w:val="uk-UA"/>
        </w:rPr>
      </w:pPr>
    </w:p>
    <w:p w:rsidR="006229E3" w:rsidRDefault="006229E3"/>
    <w:sectPr w:rsidR="006229E3" w:rsidSect="003916D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A0AC6"/>
    <w:multiLevelType w:val="multilevel"/>
    <w:tmpl w:val="0D1E8118"/>
    <w:lvl w:ilvl="0">
      <w:start w:val="1"/>
      <w:numFmt w:val="decimal"/>
      <w:lvlText w:val="%1."/>
      <w:lvlJc w:val="left"/>
      <w:pPr>
        <w:tabs>
          <w:tab w:val="num" w:pos="990"/>
        </w:tabs>
        <w:ind w:left="990" w:hanging="990"/>
      </w:pPr>
      <w:rPr>
        <w:rFonts w:cs="Times New Roman"/>
      </w:rPr>
    </w:lvl>
    <w:lvl w:ilvl="1">
      <w:start w:val="1"/>
      <w:numFmt w:val="decimal"/>
      <w:lvlText w:val="%1.%2."/>
      <w:lvlJc w:val="left"/>
      <w:pPr>
        <w:tabs>
          <w:tab w:val="num" w:pos="1558"/>
        </w:tabs>
        <w:ind w:left="1558" w:hanging="990"/>
      </w:pPr>
      <w:rPr>
        <w:rFonts w:cs="Times New Roman"/>
      </w:rPr>
    </w:lvl>
    <w:lvl w:ilvl="2">
      <w:start w:val="1"/>
      <w:numFmt w:val="decimal"/>
      <w:lvlText w:val="%1.%2.%3."/>
      <w:lvlJc w:val="left"/>
      <w:pPr>
        <w:tabs>
          <w:tab w:val="num" w:pos="2126"/>
        </w:tabs>
        <w:ind w:left="2126" w:hanging="990"/>
      </w:pPr>
      <w:rPr>
        <w:rFonts w:cs="Times New Roman"/>
      </w:rPr>
    </w:lvl>
    <w:lvl w:ilvl="3">
      <w:start w:val="1"/>
      <w:numFmt w:val="decimal"/>
      <w:lvlText w:val="%1.%2.%3.%4."/>
      <w:lvlJc w:val="left"/>
      <w:pPr>
        <w:tabs>
          <w:tab w:val="num" w:pos="2694"/>
        </w:tabs>
        <w:ind w:left="2694" w:hanging="990"/>
      </w:pPr>
      <w:rPr>
        <w:rFonts w:cs="Times New Roman"/>
      </w:rPr>
    </w:lvl>
    <w:lvl w:ilvl="4">
      <w:start w:val="1"/>
      <w:numFmt w:val="decimal"/>
      <w:lvlText w:val="%1.%2.%3.%4.%5."/>
      <w:lvlJc w:val="left"/>
      <w:pPr>
        <w:tabs>
          <w:tab w:val="num" w:pos="3352"/>
        </w:tabs>
        <w:ind w:left="3352"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848"/>
        </w:tabs>
        <w:ind w:left="4848" w:hanging="1440"/>
      </w:pPr>
      <w:rPr>
        <w:rFonts w:cs="Times New Roman"/>
      </w:rPr>
    </w:lvl>
    <w:lvl w:ilvl="7">
      <w:start w:val="1"/>
      <w:numFmt w:val="decimal"/>
      <w:lvlText w:val="%1.%2.%3.%4.%5.%6.%7.%8."/>
      <w:lvlJc w:val="left"/>
      <w:pPr>
        <w:tabs>
          <w:tab w:val="num" w:pos="5416"/>
        </w:tabs>
        <w:ind w:left="5416" w:hanging="1440"/>
      </w:pPr>
      <w:rPr>
        <w:rFonts w:cs="Times New Roman"/>
      </w:rPr>
    </w:lvl>
    <w:lvl w:ilvl="8">
      <w:start w:val="1"/>
      <w:numFmt w:val="decimal"/>
      <w:lvlText w:val="%1.%2.%3.%4.%5.%6.%7.%8.%9."/>
      <w:lvlJc w:val="left"/>
      <w:pPr>
        <w:tabs>
          <w:tab w:val="num" w:pos="6344"/>
        </w:tabs>
        <w:ind w:left="6344"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4682"/>
    <w:rsid w:val="00014660"/>
    <w:rsid w:val="001C670F"/>
    <w:rsid w:val="003916D8"/>
    <w:rsid w:val="004B4F3F"/>
    <w:rsid w:val="004D6868"/>
    <w:rsid w:val="005816EE"/>
    <w:rsid w:val="00594CD0"/>
    <w:rsid w:val="006229E3"/>
    <w:rsid w:val="00682D4F"/>
    <w:rsid w:val="007A1113"/>
    <w:rsid w:val="00C746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D4F"/>
    <w:rPr>
      <w:rFonts w:ascii="Times New Roman" w:eastAsia="Times New Roman" w:hAnsi="Times New Roman"/>
      <w:sz w:val="24"/>
      <w:szCs w:val="24"/>
    </w:rPr>
  </w:style>
  <w:style w:type="paragraph" w:styleId="Heading3">
    <w:name w:val="heading 3"/>
    <w:aliases w:val="заголовок 3"/>
    <w:basedOn w:val="Normal"/>
    <w:next w:val="Normal"/>
    <w:link w:val="Heading3Char"/>
    <w:uiPriority w:val="99"/>
    <w:qFormat/>
    <w:rsid w:val="00682D4F"/>
    <w:pPr>
      <w:keepNext/>
      <w:keepLines/>
      <w:autoSpaceDE w:val="0"/>
      <w:autoSpaceDN w:val="0"/>
      <w:adjustRightInd w:val="0"/>
      <w:spacing w:before="160" w:after="60"/>
      <w:ind w:left="1988"/>
      <w:outlineLvl w:val="2"/>
    </w:pPr>
    <w:rPr>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заголовок 3 Char"/>
    <w:basedOn w:val="DefaultParagraphFont"/>
    <w:link w:val="Heading3"/>
    <w:uiPriority w:val="99"/>
    <w:semiHidden/>
    <w:locked/>
    <w:rsid w:val="00682D4F"/>
    <w:rPr>
      <w:rFonts w:ascii="Times New Roman" w:hAnsi="Times New Roman" w:cs="Times New Roman"/>
      <w:i/>
      <w:iCs/>
      <w:sz w:val="26"/>
      <w:szCs w:val="26"/>
      <w:lang w:val="ru-RU" w:eastAsia="ru-RU"/>
    </w:rPr>
  </w:style>
  <w:style w:type="paragraph" w:styleId="BodyText">
    <w:name w:val="Body Text"/>
    <w:basedOn w:val="Normal"/>
    <w:link w:val="BodyTextChar"/>
    <w:uiPriority w:val="99"/>
    <w:semiHidden/>
    <w:rsid w:val="00682D4F"/>
    <w:rPr>
      <w:sz w:val="28"/>
      <w:lang w:val="uk-UA"/>
    </w:rPr>
  </w:style>
  <w:style w:type="character" w:customStyle="1" w:styleId="BodyTextChar">
    <w:name w:val="Body Text Char"/>
    <w:basedOn w:val="DefaultParagraphFont"/>
    <w:link w:val="BodyText"/>
    <w:uiPriority w:val="99"/>
    <w:semiHidden/>
    <w:locked/>
    <w:rsid w:val="00682D4F"/>
    <w:rPr>
      <w:rFonts w:ascii="Times New Roman" w:hAnsi="Times New Roman" w:cs="Times New Roman"/>
      <w:sz w:val="24"/>
      <w:szCs w:val="24"/>
      <w:lang w:eastAsia="ru-RU"/>
    </w:rPr>
  </w:style>
  <w:style w:type="paragraph" w:customStyle="1" w:styleId="Just">
    <w:name w:val="Just"/>
    <w:uiPriority w:val="99"/>
    <w:rsid w:val="00682D4F"/>
    <w:pPr>
      <w:autoSpaceDE w:val="0"/>
      <w:autoSpaceDN w:val="0"/>
      <w:adjustRightInd w:val="0"/>
      <w:spacing w:before="40" w:after="40"/>
      <w:ind w:firstLine="568"/>
      <w:jc w:val="both"/>
    </w:pPr>
    <w:rPr>
      <w:rFonts w:ascii="Times New Roman" w:eastAsia="Times New Roman" w:hAnsi="Times New Roman"/>
      <w:sz w:val="24"/>
      <w:szCs w:val="24"/>
    </w:rPr>
  </w:style>
  <w:style w:type="paragraph" w:styleId="ListParagraph">
    <w:name w:val="List Paragraph"/>
    <w:basedOn w:val="Normal"/>
    <w:uiPriority w:val="99"/>
    <w:qFormat/>
    <w:rsid w:val="00682D4F"/>
    <w:pPr>
      <w:ind w:left="720"/>
      <w:contextualSpacing/>
    </w:pPr>
  </w:style>
</w:styles>
</file>

<file path=word/webSettings.xml><?xml version="1.0" encoding="utf-8"?>
<w:webSettings xmlns:r="http://schemas.openxmlformats.org/officeDocument/2006/relationships" xmlns:w="http://schemas.openxmlformats.org/wordprocessingml/2006/main">
  <w:divs>
    <w:div w:id="11812367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16</Pages>
  <Words>5258</Words>
  <Characters>29977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Gonsecky</cp:lastModifiedBy>
  <cp:revision>4</cp:revision>
  <dcterms:created xsi:type="dcterms:W3CDTF">2016-11-14T07:20:00Z</dcterms:created>
  <dcterms:modified xsi:type="dcterms:W3CDTF">2016-11-17T14:31:00Z</dcterms:modified>
</cp:coreProperties>
</file>