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7E" w:rsidRPr="00BE4FF7" w:rsidRDefault="00B4557E" w:rsidP="00A7359B">
      <w:pPr>
        <w:ind w:right="-851"/>
        <w:jc w:val="center"/>
        <w:rPr>
          <w:b/>
          <w:sz w:val="24"/>
          <w:szCs w:val="24"/>
          <w:lang w:val="uk-UA"/>
        </w:rPr>
      </w:pPr>
      <w:r w:rsidRPr="00BE4FF7">
        <w:rPr>
          <w:b/>
          <w:sz w:val="24"/>
          <w:szCs w:val="24"/>
          <w:lang w:val="uk-UA"/>
        </w:rPr>
        <w:t>ХІ. Основні заходи  м</w:t>
      </w:r>
      <w:r w:rsidRPr="00BE4FF7">
        <w:rPr>
          <w:b/>
          <w:sz w:val="24"/>
          <w:szCs w:val="24"/>
        </w:rPr>
        <w:t>іськ</w:t>
      </w:r>
      <w:r w:rsidRPr="00BE4FF7">
        <w:rPr>
          <w:b/>
          <w:sz w:val="24"/>
          <w:szCs w:val="24"/>
          <w:lang w:val="uk-UA"/>
        </w:rPr>
        <w:t>ої</w:t>
      </w:r>
      <w:r w:rsidRPr="00BE4FF7">
        <w:rPr>
          <w:b/>
          <w:sz w:val="24"/>
          <w:szCs w:val="24"/>
        </w:rPr>
        <w:t xml:space="preserve"> цільов</w:t>
      </w:r>
      <w:r w:rsidRPr="00BE4FF7">
        <w:rPr>
          <w:b/>
          <w:sz w:val="24"/>
          <w:szCs w:val="24"/>
          <w:lang w:val="uk-UA"/>
        </w:rPr>
        <w:t>ої</w:t>
      </w:r>
      <w:r w:rsidRPr="00BE4FF7">
        <w:rPr>
          <w:b/>
          <w:sz w:val="24"/>
          <w:szCs w:val="24"/>
        </w:rPr>
        <w:t xml:space="preserve"> соціальн</w:t>
      </w:r>
      <w:r w:rsidRPr="00BE4FF7">
        <w:rPr>
          <w:b/>
          <w:sz w:val="24"/>
          <w:szCs w:val="24"/>
          <w:lang w:val="uk-UA"/>
        </w:rPr>
        <w:t>ої</w:t>
      </w:r>
      <w:r w:rsidRPr="00BE4FF7">
        <w:rPr>
          <w:b/>
          <w:sz w:val="24"/>
          <w:szCs w:val="24"/>
        </w:rPr>
        <w:t xml:space="preserve"> програм</w:t>
      </w:r>
      <w:r w:rsidRPr="00BE4FF7">
        <w:rPr>
          <w:b/>
          <w:sz w:val="24"/>
          <w:szCs w:val="24"/>
          <w:lang w:val="uk-UA"/>
        </w:rPr>
        <w:t>и розвитку галузі фізичної культури і спорту</w:t>
      </w:r>
    </w:p>
    <w:p w:rsidR="00B4557E" w:rsidRPr="00BE4FF7" w:rsidRDefault="00B4557E" w:rsidP="00062AB2">
      <w:pPr>
        <w:jc w:val="center"/>
        <w:rPr>
          <w:b/>
          <w:sz w:val="24"/>
          <w:szCs w:val="24"/>
          <w:lang w:val="uk-UA"/>
        </w:rPr>
      </w:pPr>
      <w:r w:rsidRPr="00BE4FF7">
        <w:rPr>
          <w:b/>
          <w:sz w:val="24"/>
          <w:szCs w:val="24"/>
        </w:rPr>
        <w:t xml:space="preserve"> на </w:t>
      </w:r>
      <w:r w:rsidRPr="00BE4FF7">
        <w:rPr>
          <w:b/>
          <w:sz w:val="24"/>
          <w:szCs w:val="24"/>
          <w:lang w:val="uk-UA"/>
        </w:rPr>
        <w:t>201</w:t>
      </w:r>
      <w:r>
        <w:rPr>
          <w:b/>
          <w:sz w:val="24"/>
          <w:szCs w:val="24"/>
          <w:lang w:val="uk-UA"/>
        </w:rPr>
        <w:t>6</w:t>
      </w:r>
      <w:r w:rsidRPr="00BE4FF7">
        <w:rPr>
          <w:b/>
          <w:sz w:val="24"/>
          <w:szCs w:val="24"/>
          <w:lang w:val="uk-UA"/>
        </w:rPr>
        <w:t>-</w:t>
      </w:r>
      <w:r w:rsidRPr="00BE4FF7">
        <w:rPr>
          <w:b/>
          <w:sz w:val="24"/>
          <w:szCs w:val="24"/>
        </w:rPr>
        <w:t>201</w:t>
      </w:r>
      <w:r>
        <w:rPr>
          <w:b/>
          <w:sz w:val="24"/>
          <w:szCs w:val="24"/>
          <w:lang w:val="uk-UA"/>
        </w:rPr>
        <w:t>8</w:t>
      </w:r>
      <w:r w:rsidRPr="00BE4FF7">
        <w:rPr>
          <w:b/>
          <w:sz w:val="24"/>
          <w:szCs w:val="24"/>
        </w:rPr>
        <w:t xml:space="preserve"> рок</w:t>
      </w:r>
      <w:r w:rsidRPr="00BE4FF7">
        <w:rPr>
          <w:b/>
          <w:sz w:val="24"/>
          <w:szCs w:val="24"/>
          <w:lang w:val="uk-UA"/>
        </w:rPr>
        <w:t>и</w:t>
      </w:r>
    </w:p>
    <w:tbl>
      <w:tblPr>
        <w:tblW w:w="15914" w:type="dxa"/>
        <w:tblInd w:w="-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639"/>
        <w:gridCol w:w="1420"/>
        <w:gridCol w:w="11"/>
        <w:gridCol w:w="3530"/>
        <w:gridCol w:w="1701"/>
        <w:gridCol w:w="1134"/>
        <w:gridCol w:w="992"/>
        <w:gridCol w:w="862"/>
        <w:gridCol w:w="131"/>
        <w:gridCol w:w="943"/>
        <w:gridCol w:w="11"/>
      </w:tblGrid>
      <w:tr w:rsidR="00B4557E" w:rsidRPr="0004745D" w:rsidTr="00F52206">
        <w:trPr>
          <w:gridAfter w:val="1"/>
          <w:wAfter w:w="11" w:type="dxa"/>
          <w:cantSplit/>
          <w:trHeight w:val="533"/>
        </w:trPr>
        <w:tc>
          <w:tcPr>
            <w:tcW w:w="540" w:type="dxa"/>
            <w:vMerge w:val="restart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№</w:t>
            </w:r>
          </w:p>
        </w:tc>
        <w:tc>
          <w:tcPr>
            <w:tcW w:w="4639" w:type="dxa"/>
            <w:vMerge w:val="restart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420" w:type="dxa"/>
            <w:vMerge w:val="restart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Термін виконання заходу</w:t>
            </w:r>
          </w:p>
        </w:tc>
        <w:tc>
          <w:tcPr>
            <w:tcW w:w="3541" w:type="dxa"/>
            <w:gridSpan w:val="2"/>
            <w:vMerge w:val="restart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701" w:type="dxa"/>
            <w:vMerge w:val="restart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134" w:type="dxa"/>
            <w:vMerge w:val="restart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Фінансу-вання, всього</w:t>
            </w:r>
          </w:p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(тис.грн</w:t>
            </w:r>
            <w:r w:rsidRPr="00BE4FF7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2928" w:type="dxa"/>
            <w:gridSpan w:val="4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Орієнтовні обсяги фінансування по етапах (тис.грн.)</w:t>
            </w:r>
          </w:p>
        </w:tc>
      </w:tr>
      <w:tr w:rsidR="00B4557E" w:rsidRPr="00BE4FF7" w:rsidTr="00F52206">
        <w:trPr>
          <w:gridAfter w:val="1"/>
          <w:wAfter w:w="11" w:type="dxa"/>
          <w:cantSplit/>
          <w:trHeight w:val="849"/>
        </w:trPr>
        <w:tc>
          <w:tcPr>
            <w:tcW w:w="540" w:type="dxa"/>
            <w:vMerge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39" w:type="dxa"/>
            <w:vMerge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0" w:type="dxa"/>
            <w:vMerge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541" w:type="dxa"/>
            <w:gridSpan w:val="2"/>
            <w:vMerge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4557E" w:rsidRPr="000D4D08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D4D08">
              <w:rPr>
                <w:b/>
                <w:sz w:val="24"/>
                <w:szCs w:val="24"/>
                <w:lang w:val="uk-UA"/>
              </w:rPr>
              <w:t>2016</w:t>
            </w:r>
          </w:p>
        </w:tc>
        <w:tc>
          <w:tcPr>
            <w:tcW w:w="993" w:type="dxa"/>
            <w:gridSpan w:val="2"/>
            <w:vAlign w:val="center"/>
          </w:tcPr>
          <w:p w:rsidR="00B4557E" w:rsidRPr="000D4D08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D4D08">
              <w:rPr>
                <w:b/>
                <w:sz w:val="24"/>
                <w:szCs w:val="24"/>
                <w:lang w:val="uk-UA"/>
              </w:rPr>
              <w:t>2017</w:t>
            </w:r>
          </w:p>
        </w:tc>
        <w:tc>
          <w:tcPr>
            <w:tcW w:w="943" w:type="dxa"/>
            <w:vAlign w:val="center"/>
          </w:tcPr>
          <w:p w:rsidR="00B4557E" w:rsidRPr="000D4D08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D4D08">
              <w:rPr>
                <w:b/>
                <w:sz w:val="24"/>
                <w:szCs w:val="24"/>
                <w:lang w:val="uk-UA"/>
              </w:rPr>
              <w:t>2018</w:t>
            </w:r>
          </w:p>
        </w:tc>
      </w:tr>
      <w:tr w:rsidR="00B4557E" w:rsidRPr="00BE4FF7">
        <w:trPr>
          <w:cantSplit/>
          <w:trHeight w:val="195"/>
        </w:trPr>
        <w:tc>
          <w:tcPr>
            <w:tcW w:w="15914" w:type="dxa"/>
            <w:gridSpan w:val="12"/>
            <w:vAlign w:val="center"/>
          </w:tcPr>
          <w:p w:rsidR="00B4557E" w:rsidRPr="00BE4FF7" w:rsidRDefault="00B4557E" w:rsidP="00E144DC">
            <w:pPr>
              <w:pStyle w:val="Heading3"/>
              <w:rPr>
                <w:bCs/>
                <w:sz w:val="24"/>
                <w:szCs w:val="24"/>
                <w:lang w:eastAsia="ru-RU"/>
              </w:rPr>
            </w:pPr>
            <w:r w:rsidRPr="00BE4FF7">
              <w:rPr>
                <w:bCs/>
                <w:sz w:val="24"/>
                <w:szCs w:val="24"/>
                <w:lang w:eastAsia="ru-RU"/>
              </w:rPr>
              <w:t>І. Створення умов для фізичного виховання і спорту в усіх типах закладів</w:t>
            </w:r>
          </w:p>
        </w:tc>
      </w:tr>
      <w:tr w:rsidR="00B4557E" w:rsidRPr="00BE4FF7" w:rsidTr="00F52206">
        <w:trPr>
          <w:gridAfter w:val="1"/>
          <w:wAfter w:w="11" w:type="dxa"/>
          <w:trHeight w:val="1306"/>
        </w:trPr>
        <w:tc>
          <w:tcPr>
            <w:tcW w:w="540" w:type="dxa"/>
            <w:vAlign w:val="center"/>
          </w:tcPr>
          <w:p w:rsidR="00B4557E" w:rsidRPr="00BE4FF7" w:rsidRDefault="00B4557E" w:rsidP="00E144D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639" w:type="dxa"/>
          </w:tcPr>
          <w:p w:rsidR="00B4557E" w:rsidRPr="00BE4FF7" w:rsidRDefault="00B4557E" w:rsidP="000D4D08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Запровадження 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 xml:space="preserve">навчальних закладах усіх типів та форм власності рухової активності школярів та студентів в обсязі не менше </w:t>
            </w:r>
            <w:r>
              <w:rPr>
                <w:sz w:val="24"/>
                <w:szCs w:val="24"/>
                <w:lang w:val="uk-UA"/>
              </w:rPr>
              <w:t>8-12</w:t>
            </w:r>
            <w:r w:rsidRPr="00BE4FF7">
              <w:rPr>
                <w:sz w:val="24"/>
                <w:szCs w:val="24"/>
                <w:lang w:val="uk-UA"/>
              </w:rPr>
              <w:t xml:space="preserve"> годин на тиждень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E144DC">
            <w:pPr>
              <w:pStyle w:val="Header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освіти, у справах сім’ї,  молоді та спорту навчальними закладами І-І</w:t>
            </w:r>
            <w:r w:rsidRPr="00BE4FF7">
              <w:rPr>
                <w:sz w:val="24"/>
                <w:szCs w:val="24"/>
                <w:lang w:val="en-US"/>
              </w:rPr>
              <w:t>V</w:t>
            </w:r>
            <w:r w:rsidRPr="00BE4FF7">
              <w:rPr>
                <w:sz w:val="24"/>
                <w:szCs w:val="24"/>
                <w:lang w:val="uk-UA"/>
              </w:rPr>
              <w:t xml:space="preserve"> акредитації спільно з громадськими організаціями фізкультурно-спортивної спрямованості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Не потребує додаткового 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E144DC">
            <w:pPr>
              <w:ind w:left="-108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      -</w:t>
            </w:r>
          </w:p>
        </w:tc>
        <w:tc>
          <w:tcPr>
            <w:tcW w:w="993" w:type="dxa"/>
            <w:gridSpan w:val="2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43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</w:tr>
      <w:tr w:rsidR="00B4557E" w:rsidRPr="00BE4FF7" w:rsidTr="00F52206">
        <w:trPr>
          <w:gridAfter w:val="1"/>
          <w:wAfter w:w="11" w:type="dxa"/>
          <w:trHeight w:val="1306"/>
        </w:trPr>
        <w:tc>
          <w:tcPr>
            <w:tcW w:w="540" w:type="dxa"/>
            <w:vAlign w:val="center"/>
          </w:tcPr>
          <w:p w:rsidR="00B4557E" w:rsidRPr="00BE4FF7" w:rsidRDefault="00B4557E" w:rsidP="00E144D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639" w:type="dxa"/>
          </w:tcPr>
          <w:p w:rsidR="00B4557E" w:rsidRPr="00BE4FF7" w:rsidRDefault="00B4557E" w:rsidP="000D4D08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Забезпечення збірних команд міста, окремих спортсменів з  не олімпійських, олімпійських видів спорту та спорту людей з </w:t>
            </w:r>
            <w:r>
              <w:rPr>
                <w:sz w:val="24"/>
                <w:szCs w:val="24"/>
                <w:lang w:val="uk-UA"/>
              </w:rPr>
              <w:t>особливими</w:t>
            </w:r>
            <w:r w:rsidRPr="00BE4FF7">
              <w:rPr>
                <w:sz w:val="24"/>
                <w:szCs w:val="24"/>
                <w:lang w:val="uk-UA"/>
              </w:rPr>
              <w:t xml:space="preserve"> потребами,сучасним спортивним інвентарем, обладнанням, спортивною формою тощо. 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D32CEB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у справах сім’ї, молоді та спорту 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Міський бюджет, інші джерела фінансування 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0833E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276,0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987BF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80,0</w:t>
            </w:r>
          </w:p>
        </w:tc>
        <w:tc>
          <w:tcPr>
            <w:tcW w:w="993" w:type="dxa"/>
            <w:gridSpan w:val="2"/>
            <w:vAlign w:val="center"/>
          </w:tcPr>
          <w:p w:rsidR="00B4557E" w:rsidRPr="00BE4FF7" w:rsidRDefault="00B4557E" w:rsidP="000D4D0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92,0</w:t>
            </w:r>
          </w:p>
        </w:tc>
        <w:tc>
          <w:tcPr>
            <w:tcW w:w="943" w:type="dxa"/>
            <w:vAlign w:val="center"/>
          </w:tcPr>
          <w:p w:rsidR="00B4557E" w:rsidRPr="00BE4FF7" w:rsidRDefault="00B4557E" w:rsidP="00987BF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</w:tr>
      <w:tr w:rsidR="00B4557E" w:rsidRPr="00BE4FF7" w:rsidTr="00F52206">
        <w:trPr>
          <w:gridAfter w:val="1"/>
          <w:wAfter w:w="11" w:type="dxa"/>
          <w:trHeight w:val="2014"/>
        </w:trPr>
        <w:tc>
          <w:tcPr>
            <w:tcW w:w="540" w:type="dxa"/>
            <w:vAlign w:val="center"/>
          </w:tcPr>
          <w:p w:rsidR="00B4557E" w:rsidRPr="00BE4FF7" w:rsidRDefault="00B4557E" w:rsidP="00E144D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3      </w:t>
            </w:r>
          </w:p>
        </w:tc>
        <w:tc>
          <w:tcPr>
            <w:tcW w:w="4639" w:type="dxa"/>
          </w:tcPr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Передбачення в програмах навчальних закладів усіх типів та форм власності навчання дітей та молоді плаванню з урахуванням наявної ресурсної бази та функціонування місць для навчання плаванню у спеціально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визначених місцях.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освіти, у справах сім’ї, молоді та спорту, з надзвичайних ситуацій та цивільного захисту населення  спільно з федераціями з видів спорту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165,0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8B4BDB">
            <w:pPr>
              <w:ind w:left="-816"/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2      </w:t>
            </w:r>
            <w:r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993" w:type="dxa"/>
            <w:gridSpan w:val="2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55,0</w:t>
            </w:r>
          </w:p>
        </w:tc>
        <w:tc>
          <w:tcPr>
            <w:tcW w:w="943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60,0</w:t>
            </w:r>
          </w:p>
        </w:tc>
      </w:tr>
      <w:tr w:rsidR="00B4557E" w:rsidRPr="00BE4FF7" w:rsidTr="00F52206">
        <w:trPr>
          <w:gridAfter w:val="1"/>
          <w:wAfter w:w="11" w:type="dxa"/>
          <w:trHeight w:val="2394"/>
        </w:trPr>
        <w:tc>
          <w:tcPr>
            <w:tcW w:w="54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639" w:type="dxa"/>
          </w:tcPr>
          <w:p w:rsidR="00B4557E" w:rsidRPr="00BE4FF7" w:rsidRDefault="00B4557E" w:rsidP="00A603E9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Залучення населення до занять фізично</w:t>
            </w:r>
            <w:r>
              <w:rPr>
                <w:sz w:val="24"/>
                <w:szCs w:val="24"/>
                <w:lang w:val="uk-UA"/>
              </w:rPr>
              <w:t>ю</w:t>
            </w:r>
            <w:r w:rsidRPr="00BE4FF7">
              <w:rPr>
                <w:sz w:val="24"/>
                <w:szCs w:val="24"/>
                <w:lang w:val="uk-UA"/>
              </w:rPr>
              <w:t xml:space="preserve"> культурою </w:t>
            </w:r>
            <w:r>
              <w:rPr>
                <w:sz w:val="24"/>
                <w:szCs w:val="24"/>
                <w:lang w:val="uk-UA"/>
              </w:rPr>
              <w:t xml:space="preserve">і </w:t>
            </w:r>
            <w:r w:rsidRPr="00BE4FF7">
              <w:rPr>
                <w:sz w:val="24"/>
                <w:szCs w:val="24"/>
                <w:lang w:val="uk-UA"/>
              </w:rPr>
              <w:t>спорт</w:t>
            </w:r>
            <w:r>
              <w:rPr>
                <w:sz w:val="24"/>
                <w:szCs w:val="24"/>
                <w:lang w:val="uk-UA"/>
              </w:rPr>
              <w:t xml:space="preserve">ом </w:t>
            </w:r>
            <w:r w:rsidRPr="00BE4FF7">
              <w:rPr>
                <w:sz w:val="24"/>
                <w:szCs w:val="24"/>
                <w:lang w:val="uk-UA"/>
              </w:rPr>
              <w:t>за місцем проживання та відпочинку шляхом проведення  фізкультурно-оздоровчих заходів, конкурсів тощо.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у справах сім’ї, молоді та спорту</w:t>
            </w:r>
            <w:r>
              <w:rPr>
                <w:sz w:val="24"/>
                <w:szCs w:val="24"/>
                <w:lang w:val="uk-UA"/>
              </w:rPr>
              <w:t>,</w:t>
            </w:r>
            <w:r w:rsidRPr="00BE4FF7">
              <w:rPr>
                <w:sz w:val="24"/>
                <w:szCs w:val="24"/>
                <w:lang w:val="uk-UA"/>
              </w:rPr>
              <w:t xml:space="preserve"> освіти,культури спільно з</w:t>
            </w:r>
            <w:r>
              <w:rPr>
                <w:sz w:val="24"/>
                <w:szCs w:val="24"/>
                <w:lang w:val="uk-UA"/>
              </w:rPr>
              <w:t xml:space="preserve"> міським культурно-спортивним центром,</w:t>
            </w:r>
            <w:r w:rsidRPr="00BE4FF7">
              <w:rPr>
                <w:sz w:val="24"/>
                <w:szCs w:val="24"/>
                <w:lang w:val="uk-UA"/>
              </w:rPr>
              <w:t xml:space="preserve"> підприємствами, установами, громадськими організаціями, об’єднаннями, фондами тощо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1A1442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0833E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61,4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A603E9">
            <w:pPr>
              <w:ind w:left="-108"/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</w:t>
            </w:r>
            <w:r w:rsidRPr="00BE4FF7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B4557E" w:rsidRPr="00BE4FF7" w:rsidRDefault="00B4557E" w:rsidP="00A603E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20,4</w:t>
            </w:r>
          </w:p>
        </w:tc>
        <w:tc>
          <w:tcPr>
            <w:tcW w:w="943" w:type="dxa"/>
            <w:vAlign w:val="center"/>
          </w:tcPr>
          <w:p w:rsidR="00B4557E" w:rsidRPr="00BE4FF7" w:rsidRDefault="00B4557E" w:rsidP="00A603E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22,8</w:t>
            </w:r>
          </w:p>
        </w:tc>
      </w:tr>
      <w:tr w:rsidR="00B4557E" w:rsidRPr="00A603E9" w:rsidTr="00F52206">
        <w:trPr>
          <w:gridAfter w:val="1"/>
          <w:wAfter w:w="11" w:type="dxa"/>
          <w:trHeight w:val="1684"/>
        </w:trPr>
        <w:tc>
          <w:tcPr>
            <w:tcW w:w="54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639" w:type="dxa"/>
          </w:tcPr>
          <w:p w:rsidR="00B4557E" w:rsidRPr="00BE4FF7" w:rsidRDefault="00B4557E" w:rsidP="002F025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Проведення та організація Дня фізичної культури і спорту в місті Житомирі та ярмарків спорту і здоров’я 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2016-2018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у справах сім’ї, молоді та спорту</w:t>
            </w:r>
            <w:r>
              <w:rPr>
                <w:sz w:val="24"/>
                <w:szCs w:val="24"/>
                <w:lang w:val="uk-UA"/>
              </w:rPr>
              <w:t>,</w:t>
            </w:r>
            <w:r w:rsidRPr="00BE4FF7">
              <w:rPr>
                <w:sz w:val="24"/>
                <w:szCs w:val="24"/>
                <w:lang w:val="uk-UA"/>
              </w:rPr>
              <w:t xml:space="preserve"> освіти, культури спільно з підприємствами, установами, громадськими організаціями, об’єднаннями, фондами тощо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1A1442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0833E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318,0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A603E9">
            <w:pPr>
              <w:ind w:lef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95,0</w:t>
            </w:r>
          </w:p>
        </w:tc>
        <w:tc>
          <w:tcPr>
            <w:tcW w:w="993" w:type="dxa"/>
            <w:gridSpan w:val="2"/>
            <w:vAlign w:val="center"/>
          </w:tcPr>
          <w:p w:rsidR="00B4557E" w:rsidRDefault="00B4557E" w:rsidP="00A603E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943" w:type="dxa"/>
            <w:vAlign w:val="center"/>
          </w:tcPr>
          <w:p w:rsidR="00B4557E" w:rsidRDefault="00B4557E" w:rsidP="00A603E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117,0</w:t>
            </w:r>
          </w:p>
        </w:tc>
      </w:tr>
      <w:tr w:rsidR="00B4557E" w:rsidRPr="00A603E9" w:rsidTr="00F52206">
        <w:trPr>
          <w:gridAfter w:val="1"/>
          <w:wAfter w:w="11" w:type="dxa"/>
          <w:trHeight w:val="707"/>
        </w:trPr>
        <w:tc>
          <w:tcPr>
            <w:tcW w:w="540" w:type="dxa"/>
            <w:vAlign w:val="center"/>
          </w:tcPr>
          <w:p w:rsidR="00B4557E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639" w:type="dxa"/>
          </w:tcPr>
          <w:p w:rsidR="00B4557E" w:rsidRDefault="00B4557E" w:rsidP="002F025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Підтримка та популяризація велоруху та туризму в місті</w:t>
            </w:r>
          </w:p>
        </w:tc>
        <w:tc>
          <w:tcPr>
            <w:tcW w:w="1420" w:type="dxa"/>
            <w:vAlign w:val="center"/>
          </w:tcPr>
          <w:p w:rsidR="00B4557E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2016-2018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у справах сім’ї, молоді та спорту</w:t>
            </w:r>
            <w:r>
              <w:rPr>
                <w:sz w:val="24"/>
                <w:szCs w:val="24"/>
                <w:lang w:val="uk-UA"/>
              </w:rPr>
              <w:t>,</w:t>
            </w:r>
            <w:r w:rsidRPr="00BE4FF7">
              <w:rPr>
                <w:sz w:val="24"/>
                <w:szCs w:val="24"/>
                <w:lang w:val="uk-UA"/>
              </w:rPr>
              <w:t xml:space="preserve"> освіти, культури спільно з підприємствами, установами, громадськими організаціями, об’єднаннями, фондами тощо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1A1442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0833E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291,0</w:t>
            </w:r>
          </w:p>
        </w:tc>
        <w:tc>
          <w:tcPr>
            <w:tcW w:w="992" w:type="dxa"/>
            <w:vAlign w:val="center"/>
          </w:tcPr>
          <w:p w:rsidR="00B4557E" w:rsidRDefault="00B4557E" w:rsidP="00A603E9">
            <w:pPr>
              <w:ind w:lef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90,0</w:t>
            </w:r>
          </w:p>
        </w:tc>
        <w:tc>
          <w:tcPr>
            <w:tcW w:w="993" w:type="dxa"/>
            <w:gridSpan w:val="2"/>
            <w:vAlign w:val="center"/>
          </w:tcPr>
          <w:p w:rsidR="00B4557E" w:rsidRDefault="00B4557E" w:rsidP="00A603E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97,0</w:t>
            </w:r>
          </w:p>
        </w:tc>
        <w:tc>
          <w:tcPr>
            <w:tcW w:w="943" w:type="dxa"/>
            <w:vAlign w:val="center"/>
          </w:tcPr>
          <w:p w:rsidR="00B4557E" w:rsidRDefault="00B4557E" w:rsidP="00A603E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</w:tr>
      <w:tr w:rsidR="00B4557E" w:rsidRPr="00BE4FF7" w:rsidTr="00E1764F">
        <w:trPr>
          <w:gridAfter w:val="1"/>
          <w:wAfter w:w="11" w:type="dxa"/>
          <w:trHeight w:val="1022"/>
        </w:trPr>
        <w:tc>
          <w:tcPr>
            <w:tcW w:w="54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639" w:type="dxa"/>
          </w:tcPr>
          <w:p w:rsidR="00B4557E" w:rsidRPr="00BE4FF7" w:rsidRDefault="00B4557E" w:rsidP="00216A24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Забезпечення позашкільних закладів спортивним обладнанням</w:t>
            </w:r>
            <w:r>
              <w:rPr>
                <w:sz w:val="24"/>
                <w:szCs w:val="24"/>
                <w:lang w:val="uk-UA"/>
              </w:rPr>
              <w:t>, формою</w:t>
            </w:r>
            <w:r w:rsidRPr="00BE4FF7">
              <w:rPr>
                <w:sz w:val="24"/>
                <w:szCs w:val="24"/>
                <w:lang w:val="uk-UA"/>
              </w:rPr>
              <w:t xml:space="preserve"> та інвентарем для розви</w:t>
            </w:r>
            <w:r>
              <w:rPr>
                <w:sz w:val="24"/>
                <w:szCs w:val="24"/>
                <w:lang w:val="uk-UA"/>
              </w:rPr>
              <w:t>тку не олімпійських</w:t>
            </w:r>
            <w:r w:rsidRPr="00BE4FF7">
              <w:rPr>
                <w:sz w:val="24"/>
                <w:szCs w:val="24"/>
                <w:lang w:val="uk-UA"/>
              </w:rPr>
              <w:t xml:space="preserve"> та олімпійських видів спорту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0D4D08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A178DD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освіти, у справах сім’ї, молоді та спорту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0833E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135,0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8B4BDB">
            <w:pPr>
              <w:ind w:lef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40,0</w:t>
            </w:r>
          </w:p>
        </w:tc>
        <w:tc>
          <w:tcPr>
            <w:tcW w:w="993" w:type="dxa"/>
            <w:gridSpan w:val="2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44,8</w:t>
            </w:r>
          </w:p>
        </w:tc>
        <w:tc>
          <w:tcPr>
            <w:tcW w:w="943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50,2</w:t>
            </w:r>
          </w:p>
        </w:tc>
      </w:tr>
      <w:tr w:rsidR="00B4557E" w:rsidRPr="00BE4FF7" w:rsidTr="00E1764F">
        <w:trPr>
          <w:gridAfter w:val="1"/>
          <w:wAfter w:w="11" w:type="dxa"/>
          <w:trHeight w:val="1761"/>
        </w:trPr>
        <w:tc>
          <w:tcPr>
            <w:tcW w:w="54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639" w:type="dxa"/>
            <w:vAlign w:val="center"/>
          </w:tcPr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Проведення  спартакіад та інших масових фізкультурно-спортивних заходів серед  державних службовців, посадових осіб органів  місцевого самоврядування, депутатів, працівників соціальної та побутової сфери тощо.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0D4D08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A178DD">
            <w:pPr>
              <w:pStyle w:val="Header"/>
              <w:tabs>
                <w:tab w:val="clear" w:pos="4677"/>
                <w:tab w:val="clear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міської ради спільно з  установами, громадськими організаціями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39,2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8B4BD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11,6</w:t>
            </w:r>
          </w:p>
        </w:tc>
        <w:tc>
          <w:tcPr>
            <w:tcW w:w="993" w:type="dxa"/>
            <w:gridSpan w:val="2"/>
            <w:vAlign w:val="center"/>
          </w:tcPr>
          <w:p w:rsidR="00B4557E" w:rsidRPr="00BE4FF7" w:rsidRDefault="00B4557E" w:rsidP="001511E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13,0</w:t>
            </w:r>
          </w:p>
        </w:tc>
        <w:tc>
          <w:tcPr>
            <w:tcW w:w="943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14,6</w:t>
            </w:r>
          </w:p>
        </w:tc>
      </w:tr>
      <w:tr w:rsidR="00B4557E" w:rsidRPr="00BE4FF7" w:rsidTr="00F52206">
        <w:trPr>
          <w:gridAfter w:val="1"/>
          <w:wAfter w:w="11" w:type="dxa"/>
          <w:trHeight w:val="1144"/>
        </w:trPr>
        <w:tc>
          <w:tcPr>
            <w:tcW w:w="54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639" w:type="dxa"/>
          </w:tcPr>
          <w:p w:rsidR="00B4557E" w:rsidRPr="00BE4FF7" w:rsidRDefault="00B4557E" w:rsidP="005F1A88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Проведення конкурсу-огляду на визначення найкращої організації фізкультурно-спортивної роботи в навчально-виховних закладах міста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0D4D08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5F1A88">
            <w:pPr>
              <w:pStyle w:val="Header"/>
              <w:tabs>
                <w:tab w:val="clear" w:pos="4677"/>
                <w:tab w:val="clear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 у справах сім’ї, молоді та спорту міської ради, управління освіти міської ради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42,0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A178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12,0</w:t>
            </w:r>
          </w:p>
        </w:tc>
        <w:tc>
          <w:tcPr>
            <w:tcW w:w="993" w:type="dxa"/>
            <w:gridSpan w:val="2"/>
            <w:vAlign w:val="center"/>
          </w:tcPr>
          <w:p w:rsidR="00B4557E" w:rsidRPr="00BE4FF7" w:rsidRDefault="00B4557E" w:rsidP="000D4D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14,0</w:t>
            </w:r>
          </w:p>
        </w:tc>
        <w:tc>
          <w:tcPr>
            <w:tcW w:w="943" w:type="dxa"/>
            <w:vAlign w:val="center"/>
          </w:tcPr>
          <w:p w:rsidR="00B4557E" w:rsidRPr="00BE4FF7" w:rsidRDefault="00B4557E" w:rsidP="000D4D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16,0</w:t>
            </w:r>
          </w:p>
        </w:tc>
      </w:tr>
      <w:tr w:rsidR="00B4557E" w:rsidRPr="00BE4FF7" w:rsidTr="00F52206">
        <w:trPr>
          <w:gridAfter w:val="1"/>
          <w:wAfter w:w="11" w:type="dxa"/>
          <w:trHeight w:val="1685"/>
        </w:trPr>
        <w:tc>
          <w:tcPr>
            <w:tcW w:w="54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639" w:type="dxa"/>
          </w:tcPr>
          <w:p w:rsidR="00B4557E" w:rsidRPr="00BE4FF7" w:rsidRDefault="00B4557E" w:rsidP="005157C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Забезпечення участі військовослужбовців, представників правоохоронних органів та служб, призовної та допризовної молоді у міських, обласних,  всеукраїнських змаганнях з видів спорту, інших масових фізкультурно-спортивних заходах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5157CC">
            <w:pPr>
              <w:pStyle w:val="Header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спорту, освіти  міської ради спільно з військовими формуваннями</w:t>
            </w:r>
          </w:p>
        </w:tc>
        <w:tc>
          <w:tcPr>
            <w:tcW w:w="1701" w:type="dxa"/>
          </w:tcPr>
          <w:p w:rsidR="00B4557E" w:rsidRPr="00BE4FF7" w:rsidRDefault="00B4557E" w:rsidP="005157C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9B5C5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51,0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0D4D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993" w:type="dxa"/>
            <w:gridSpan w:val="2"/>
            <w:vAlign w:val="center"/>
          </w:tcPr>
          <w:p w:rsidR="00B4557E" w:rsidRPr="00BE4FF7" w:rsidRDefault="00B4557E" w:rsidP="000D4D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17,0</w:t>
            </w:r>
          </w:p>
        </w:tc>
        <w:tc>
          <w:tcPr>
            <w:tcW w:w="943" w:type="dxa"/>
            <w:vAlign w:val="center"/>
          </w:tcPr>
          <w:p w:rsidR="00B4557E" w:rsidRPr="00BE4FF7" w:rsidRDefault="00B4557E" w:rsidP="009B5C5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4557E" w:rsidRPr="00BE4FF7" w:rsidRDefault="00B4557E" w:rsidP="009B5C5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19,0</w:t>
            </w:r>
          </w:p>
          <w:p w:rsidR="00B4557E" w:rsidRPr="00BE4FF7" w:rsidRDefault="00B4557E" w:rsidP="009B5C54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4557E" w:rsidRPr="00BE4FF7" w:rsidTr="00F52206">
        <w:trPr>
          <w:gridAfter w:val="1"/>
          <w:wAfter w:w="11" w:type="dxa"/>
          <w:trHeight w:val="1164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4639" w:type="dxa"/>
          </w:tcPr>
          <w:p w:rsidR="00B4557E" w:rsidRPr="00BE4FF7" w:rsidRDefault="00B4557E" w:rsidP="005157C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Проведення фізкультурно-спортивних заходів серед засуджених, які відбувають покарання у спеціальних виховних установах 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5157CC">
            <w:pPr>
              <w:pStyle w:val="Header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 спільно з  установами</w:t>
            </w:r>
          </w:p>
        </w:tc>
        <w:tc>
          <w:tcPr>
            <w:tcW w:w="1701" w:type="dxa"/>
          </w:tcPr>
          <w:p w:rsidR="00B4557E" w:rsidRPr="00BE4FF7" w:rsidRDefault="00B4557E" w:rsidP="005157C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E0262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7,8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E0262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2,3</w:t>
            </w:r>
          </w:p>
        </w:tc>
        <w:tc>
          <w:tcPr>
            <w:tcW w:w="993" w:type="dxa"/>
            <w:gridSpan w:val="2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2,6</w:t>
            </w:r>
          </w:p>
        </w:tc>
        <w:tc>
          <w:tcPr>
            <w:tcW w:w="943" w:type="dxa"/>
            <w:vAlign w:val="center"/>
          </w:tcPr>
          <w:p w:rsidR="00B4557E" w:rsidRPr="00BE4FF7" w:rsidRDefault="00B4557E" w:rsidP="00E0262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2,9</w:t>
            </w:r>
          </w:p>
        </w:tc>
      </w:tr>
      <w:tr w:rsidR="00B4557E" w:rsidRPr="00BE4FF7">
        <w:trPr>
          <w:cantSplit/>
          <w:trHeight w:val="523"/>
        </w:trPr>
        <w:tc>
          <w:tcPr>
            <w:tcW w:w="15914" w:type="dxa"/>
            <w:gridSpan w:val="12"/>
            <w:vAlign w:val="center"/>
          </w:tcPr>
          <w:p w:rsidR="00B4557E" w:rsidRPr="00F52206" w:rsidRDefault="00B4557E" w:rsidP="00F52206">
            <w:pPr>
              <w:pStyle w:val="Heading3"/>
              <w:rPr>
                <w:bCs/>
                <w:sz w:val="24"/>
                <w:szCs w:val="24"/>
                <w:lang w:eastAsia="ru-RU"/>
              </w:rPr>
            </w:pPr>
            <w:r w:rsidRPr="00BE4FF7">
              <w:rPr>
                <w:bCs/>
                <w:sz w:val="24"/>
                <w:szCs w:val="24"/>
                <w:lang w:eastAsia="ru-RU"/>
              </w:rPr>
              <w:t xml:space="preserve">ІІ. Забезпечення розвитку дитячого, дитячо-юнацького спорту, резервного спорту, спорту вищих досягнень, спорту ветеранів та спорту людей з </w:t>
            </w:r>
            <w:r>
              <w:rPr>
                <w:bCs/>
                <w:sz w:val="24"/>
                <w:szCs w:val="24"/>
                <w:lang w:eastAsia="ru-RU"/>
              </w:rPr>
              <w:t>особливими</w:t>
            </w:r>
            <w:r w:rsidRPr="00BE4FF7">
              <w:rPr>
                <w:bCs/>
                <w:sz w:val="24"/>
                <w:szCs w:val="24"/>
                <w:lang w:eastAsia="ru-RU"/>
              </w:rPr>
              <w:t xml:space="preserve"> потребами</w:t>
            </w:r>
          </w:p>
        </w:tc>
      </w:tr>
      <w:tr w:rsidR="00B4557E" w:rsidRPr="00BE4FF7" w:rsidTr="00E1764F">
        <w:trPr>
          <w:gridAfter w:val="1"/>
          <w:wAfter w:w="11" w:type="dxa"/>
          <w:trHeight w:val="280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639" w:type="dxa"/>
          </w:tcPr>
          <w:p w:rsidR="00B4557E" w:rsidRPr="00BE4FF7" w:rsidRDefault="00B4557E" w:rsidP="005E338B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Забезпечення організації та проведення міських спортивних змагань, участ</w:t>
            </w:r>
            <w:r>
              <w:rPr>
                <w:sz w:val="24"/>
                <w:szCs w:val="24"/>
                <w:lang w:val="uk-UA"/>
              </w:rPr>
              <w:t xml:space="preserve">ь в обласних змаганнях </w:t>
            </w:r>
            <w:r w:rsidRPr="00BE4FF7">
              <w:rPr>
                <w:sz w:val="24"/>
                <w:szCs w:val="24"/>
                <w:lang w:val="uk-UA"/>
              </w:rPr>
              <w:t xml:space="preserve">збірних команд міста та окремих спортсменів різних вікових груп з визнаних у державі </w:t>
            </w:r>
            <w:r>
              <w:rPr>
                <w:sz w:val="24"/>
                <w:szCs w:val="24"/>
                <w:lang w:val="uk-UA"/>
              </w:rPr>
              <w:t>видів спорту, що  включені до програми О</w:t>
            </w:r>
            <w:r w:rsidRPr="00BE4FF7">
              <w:rPr>
                <w:sz w:val="24"/>
                <w:szCs w:val="24"/>
                <w:lang w:val="uk-UA"/>
              </w:rPr>
              <w:t xml:space="preserve">лімпійських </w:t>
            </w:r>
            <w:r>
              <w:rPr>
                <w:sz w:val="24"/>
                <w:szCs w:val="24"/>
                <w:lang w:val="uk-UA"/>
              </w:rPr>
              <w:t>ігор</w:t>
            </w:r>
            <w:r w:rsidRPr="00BE4FF7">
              <w:rPr>
                <w:sz w:val="24"/>
                <w:szCs w:val="24"/>
                <w:lang w:val="uk-UA"/>
              </w:rPr>
              <w:t xml:space="preserve"> шляхом харчування спортсменів, суддів,  медичного забезпечення, нагородження(придбання спортивних нагород: кубків, медалей, грамот, рамок для грамот, спортивного обладнання, квіткової продукції тощо; придбання канцтоварів, довіреностей, чекових, головних, касових книжок та інших бланків бухгалтерського обліку, виготовлення афіш та протоколів змагань, оренд</w:t>
            </w:r>
            <w:r>
              <w:rPr>
                <w:sz w:val="24"/>
                <w:szCs w:val="24"/>
                <w:lang w:val="uk-UA"/>
              </w:rPr>
              <w:t xml:space="preserve">и спортивних споруд, автопослуги </w:t>
            </w:r>
            <w:r w:rsidRPr="00BE4FF7">
              <w:rPr>
                <w:sz w:val="24"/>
                <w:szCs w:val="24"/>
                <w:lang w:val="uk-UA"/>
              </w:rPr>
              <w:t>тощо)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E144DC">
            <w:pPr>
              <w:pStyle w:val="Header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у справах сім’ї, молоді та спорту, освіти,культури спільно з навчальними закладами І-І</w:t>
            </w:r>
            <w:r w:rsidRPr="00BE4FF7">
              <w:rPr>
                <w:sz w:val="24"/>
                <w:szCs w:val="24"/>
                <w:lang w:val="en-US"/>
              </w:rPr>
              <w:t>V</w:t>
            </w:r>
            <w:r w:rsidRPr="00BE4FF7">
              <w:rPr>
                <w:sz w:val="24"/>
                <w:szCs w:val="24"/>
                <w:lang w:val="uk-UA"/>
              </w:rPr>
              <w:t>рівнів акредитації, дошкільними,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позашкільними закладами,установами, організаціями, федераціями з видів спорту, громадськими організаціями фізкультурно-спортивної спрямованості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Pr="00BE4FF7" w:rsidRDefault="00B4557E" w:rsidP="00387F9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1440,0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0D4D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450,0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0D4D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480,0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0D4D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510,0</w:t>
            </w:r>
          </w:p>
        </w:tc>
      </w:tr>
      <w:tr w:rsidR="00B4557E" w:rsidRPr="00BE4FF7" w:rsidTr="00E1764F">
        <w:trPr>
          <w:gridAfter w:val="1"/>
          <w:wAfter w:w="11" w:type="dxa"/>
          <w:trHeight w:val="864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639" w:type="dxa"/>
          </w:tcPr>
          <w:p w:rsidR="00B4557E" w:rsidRPr="00BE4FF7" w:rsidRDefault="00B4557E" w:rsidP="00D32CEB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Забезпечення організації та проведення міських спортивних змагань, участ</w:t>
            </w:r>
            <w:r>
              <w:rPr>
                <w:sz w:val="24"/>
                <w:szCs w:val="24"/>
                <w:lang w:val="uk-UA"/>
              </w:rPr>
              <w:t>ь в обласних змаганнях</w:t>
            </w:r>
            <w:r w:rsidRPr="00BE4FF7">
              <w:rPr>
                <w:sz w:val="24"/>
                <w:szCs w:val="24"/>
                <w:lang w:val="uk-UA"/>
              </w:rPr>
              <w:t xml:space="preserve"> збірних команд міста та окремих спортсменів різних вікових груп з визнаних у державі </w:t>
            </w:r>
            <w:r>
              <w:rPr>
                <w:sz w:val="24"/>
                <w:szCs w:val="24"/>
                <w:lang w:val="uk-UA"/>
              </w:rPr>
              <w:t>видів спорту, що не включені до програми О</w:t>
            </w:r>
            <w:r w:rsidRPr="00BE4FF7">
              <w:rPr>
                <w:sz w:val="24"/>
                <w:szCs w:val="24"/>
                <w:lang w:val="uk-UA"/>
              </w:rPr>
              <w:t xml:space="preserve">лімпійських </w:t>
            </w:r>
            <w:r>
              <w:rPr>
                <w:sz w:val="24"/>
                <w:szCs w:val="24"/>
                <w:lang w:val="uk-UA"/>
              </w:rPr>
              <w:t xml:space="preserve">ігор  </w:t>
            </w:r>
            <w:r w:rsidRPr="00BE4FF7">
              <w:rPr>
                <w:sz w:val="24"/>
                <w:szCs w:val="24"/>
                <w:lang w:val="uk-UA"/>
              </w:rPr>
              <w:t>шляхом харчування спортсменів, суддів, медичного забезпечення, нагородження(придбання спортивних нагород: кубків, медалей, грамот, рамок для грамот, спортивного обладнання, квіткової продукції тощо; придбання канцтоварів, довіреностей, чекових, головних, касових книжок та інших бланків бухгалтерського обліку, виготовлення афіш та протоколів зм</w:t>
            </w:r>
            <w:r>
              <w:rPr>
                <w:sz w:val="24"/>
                <w:szCs w:val="24"/>
                <w:lang w:val="uk-UA"/>
              </w:rPr>
              <w:t xml:space="preserve">агань, оренди спортивних споруд, придбання паливних матеріалів </w:t>
            </w:r>
            <w:r w:rsidRPr="00BE4FF7">
              <w:rPr>
                <w:sz w:val="24"/>
                <w:szCs w:val="24"/>
                <w:lang w:val="uk-UA"/>
              </w:rPr>
              <w:t>тощо)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387F90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387F90">
            <w:pPr>
              <w:pStyle w:val="Header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у справах сім’ї, молоді та спорту, освіти,культури спільно з навчальними закладами І-І</w:t>
            </w:r>
            <w:r w:rsidRPr="00BE4FF7">
              <w:rPr>
                <w:sz w:val="24"/>
                <w:szCs w:val="24"/>
                <w:lang w:val="en-US"/>
              </w:rPr>
              <w:t>V</w:t>
            </w:r>
            <w:r w:rsidRPr="00BE4FF7">
              <w:rPr>
                <w:sz w:val="24"/>
                <w:szCs w:val="24"/>
                <w:lang w:val="uk-UA"/>
              </w:rPr>
              <w:t xml:space="preserve"> рівнів акредитації, дошкільними, позашкільними закладами,установами, організаціями, федераціями з видів спорту, громадськими організаціями фізкультурно-спортивної спрямованості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387F90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  <w:p w:rsidR="00B4557E" w:rsidRPr="00BE4FF7" w:rsidRDefault="00B4557E" w:rsidP="00387F9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Pr="00BE4FF7" w:rsidRDefault="00B4557E" w:rsidP="003A51CB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1170,0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0D4D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360,0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3A51C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390,0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5E338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420,0</w:t>
            </w:r>
          </w:p>
        </w:tc>
      </w:tr>
      <w:tr w:rsidR="00B4557E" w:rsidRPr="00BE4FF7" w:rsidTr="00E1764F">
        <w:trPr>
          <w:gridAfter w:val="1"/>
          <w:wAfter w:w="11" w:type="dxa"/>
          <w:trHeight w:val="864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4639" w:type="dxa"/>
          </w:tcPr>
          <w:p w:rsidR="00B4557E" w:rsidRPr="00BE4FF7" w:rsidRDefault="00B4557E" w:rsidP="00DB5D8D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Забезпечення організації та проведення міських спортивних змагань, участ</w:t>
            </w:r>
            <w:r>
              <w:rPr>
                <w:sz w:val="24"/>
                <w:szCs w:val="24"/>
                <w:lang w:val="uk-UA"/>
              </w:rPr>
              <w:t xml:space="preserve">ь в обласних змаганнях </w:t>
            </w:r>
            <w:r w:rsidRPr="00BE4FF7">
              <w:rPr>
                <w:sz w:val="24"/>
                <w:szCs w:val="24"/>
                <w:lang w:val="uk-UA"/>
              </w:rPr>
              <w:t xml:space="preserve">збірних команд міста та окремих спортсменів різних вікових груп з визнаних у державі </w:t>
            </w:r>
            <w:r>
              <w:rPr>
                <w:sz w:val="24"/>
                <w:szCs w:val="24"/>
                <w:lang w:val="uk-UA"/>
              </w:rPr>
              <w:t xml:space="preserve">видів спорту </w:t>
            </w:r>
            <w:r w:rsidRPr="00BE4FF7">
              <w:rPr>
                <w:sz w:val="24"/>
                <w:szCs w:val="24"/>
                <w:lang w:val="uk-UA"/>
              </w:rPr>
              <w:t xml:space="preserve">серед осіб з </w:t>
            </w:r>
            <w:r>
              <w:rPr>
                <w:sz w:val="24"/>
                <w:szCs w:val="24"/>
                <w:lang w:val="uk-UA"/>
              </w:rPr>
              <w:t>особливими</w:t>
            </w:r>
            <w:r w:rsidRPr="00BE4FF7">
              <w:rPr>
                <w:sz w:val="24"/>
                <w:szCs w:val="24"/>
                <w:lang w:val="uk-UA"/>
              </w:rPr>
              <w:t xml:space="preserve"> потребами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шляхом харчування спортсменів, суддів,  медичного забезпечення, нагородження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(придбання спортивних нагород: кубків, медалей, грамот, рамок для грамот, спортивного обладнання, квіткової продукції тощо; придбання канцтоварів, довіреностей, чекових, головних, касових книжок та інших бланків бухгалтерського обліку, виготовлення афіш та протоколів змагань, оренди спортивних споруд</w:t>
            </w:r>
            <w:r>
              <w:rPr>
                <w:sz w:val="24"/>
                <w:szCs w:val="24"/>
                <w:lang w:val="uk-UA"/>
              </w:rPr>
              <w:t xml:space="preserve">, придбання паливних матеріалів </w:t>
            </w:r>
            <w:r w:rsidRPr="00BE4FF7">
              <w:rPr>
                <w:sz w:val="24"/>
                <w:szCs w:val="24"/>
                <w:lang w:val="uk-UA"/>
              </w:rPr>
              <w:t>тощо)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387F90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387F90">
            <w:pPr>
              <w:pStyle w:val="Header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у справах сім’ї, молоді та спорту, освіти,культури спільно з навчальними закладами І-І</w:t>
            </w:r>
            <w:r w:rsidRPr="00BE4FF7">
              <w:rPr>
                <w:sz w:val="24"/>
                <w:szCs w:val="24"/>
                <w:lang w:val="en-US"/>
              </w:rPr>
              <w:t>V</w:t>
            </w:r>
            <w:r w:rsidRPr="00BE4FF7">
              <w:rPr>
                <w:sz w:val="24"/>
                <w:szCs w:val="24"/>
                <w:lang w:val="uk-UA"/>
              </w:rPr>
              <w:t xml:space="preserve"> рівнів акредитації, дошкільними, позашкільними закладами,установами, організаціями, федераціями з видів спорту, громадськими організаціями фізкультурно-спортивної спрямованості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387F90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  <w:p w:rsidR="00B4557E" w:rsidRPr="00BE4FF7" w:rsidRDefault="00B4557E" w:rsidP="00387F9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Default="00B4557E" w:rsidP="004267B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25,0</w:t>
            </w:r>
          </w:p>
        </w:tc>
        <w:tc>
          <w:tcPr>
            <w:tcW w:w="862" w:type="dxa"/>
            <w:vAlign w:val="center"/>
          </w:tcPr>
          <w:p w:rsidR="00B4557E" w:rsidRDefault="00B4557E" w:rsidP="004267B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35,0</w:t>
            </w:r>
          </w:p>
        </w:tc>
        <w:tc>
          <w:tcPr>
            <w:tcW w:w="1074" w:type="dxa"/>
            <w:gridSpan w:val="2"/>
            <w:vAlign w:val="center"/>
          </w:tcPr>
          <w:p w:rsidR="00B4557E" w:rsidRDefault="00B4557E" w:rsidP="004267B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45,0</w:t>
            </w:r>
          </w:p>
        </w:tc>
      </w:tr>
      <w:tr w:rsidR="00B4557E" w:rsidRPr="00BE4FF7" w:rsidTr="00E1764F">
        <w:trPr>
          <w:gridAfter w:val="1"/>
          <w:wAfter w:w="11" w:type="dxa"/>
          <w:trHeight w:val="864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639" w:type="dxa"/>
          </w:tcPr>
          <w:p w:rsidR="00B4557E" w:rsidRPr="002E3DCC" w:rsidRDefault="00B4557E" w:rsidP="00E144DC">
            <w:pPr>
              <w:jc w:val="both"/>
              <w:rPr>
                <w:sz w:val="24"/>
                <w:szCs w:val="24"/>
                <w:lang w:val="uk-UA"/>
              </w:rPr>
            </w:pPr>
            <w:r w:rsidRPr="002E3DCC">
              <w:rPr>
                <w:sz w:val="24"/>
                <w:szCs w:val="24"/>
                <w:lang w:val="uk-UA"/>
              </w:rPr>
              <w:t>Забезпечити створення на базах навчально-виховних закладів І-ІУ рівнів акредитації, позашкільних   навчальних закладах</w:t>
            </w:r>
            <w:r>
              <w:rPr>
                <w:sz w:val="24"/>
                <w:szCs w:val="24"/>
                <w:lang w:val="uk-UA"/>
              </w:rPr>
              <w:t>, громадських організацій спортивного спрямування</w:t>
            </w:r>
            <w:r w:rsidRPr="002E3DCC">
              <w:rPr>
                <w:sz w:val="24"/>
                <w:szCs w:val="24"/>
                <w:lang w:val="uk-UA"/>
              </w:rPr>
              <w:t xml:space="preserve"> збірних команд з видів спорту, в тому числі спортивних команд резервного спорту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E144DC">
            <w:pPr>
              <w:pStyle w:val="Header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освіти, у справах сім’ї, молоді та спорту спільно з навчальними закладами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Не потребує фінансування</w:t>
            </w:r>
          </w:p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8B4BDB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</w:tr>
      <w:tr w:rsidR="00B4557E" w:rsidRPr="00BE4FF7" w:rsidTr="00E1764F">
        <w:trPr>
          <w:gridAfter w:val="1"/>
          <w:wAfter w:w="11" w:type="dxa"/>
          <w:trHeight w:val="1314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4639" w:type="dxa"/>
          </w:tcPr>
          <w:p w:rsidR="00B4557E" w:rsidRPr="00BE4FF7" w:rsidRDefault="00B4557E" w:rsidP="00FE077F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Забезпечити  проведення  міських спортивних ігор серед школярів та </w:t>
            </w:r>
            <w:r>
              <w:rPr>
                <w:sz w:val="24"/>
                <w:szCs w:val="24"/>
                <w:lang w:val="uk-UA"/>
              </w:rPr>
              <w:t xml:space="preserve">підготовку до </w:t>
            </w:r>
            <w:r w:rsidRPr="00BE4FF7">
              <w:rPr>
                <w:sz w:val="24"/>
                <w:szCs w:val="24"/>
                <w:lang w:val="uk-UA"/>
              </w:rPr>
              <w:t>участ</w:t>
            </w:r>
            <w:r>
              <w:rPr>
                <w:sz w:val="24"/>
                <w:szCs w:val="24"/>
                <w:lang w:val="uk-UA"/>
              </w:rPr>
              <w:t>і</w:t>
            </w:r>
            <w:r w:rsidRPr="00BE4FF7">
              <w:rPr>
                <w:sz w:val="24"/>
                <w:szCs w:val="24"/>
                <w:lang w:val="uk-UA"/>
              </w:rPr>
              <w:t xml:space="preserve">  збірних команд міста в обласних та всеукраїнських іграх серед школярів.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E1764F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міської ради: освіти, у справах сім’ї, молоді та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 xml:space="preserve">спорту спільно з </w:t>
            </w:r>
            <w:r>
              <w:rPr>
                <w:sz w:val="24"/>
                <w:szCs w:val="24"/>
                <w:lang w:val="uk-UA"/>
              </w:rPr>
              <w:t>н</w:t>
            </w:r>
            <w:r w:rsidRPr="00BE4FF7">
              <w:rPr>
                <w:sz w:val="24"/>
                <w:szCs w:val="24"/>
                <w:lang w:val="uk-UA"/>
              </w:rPr>
              <w:t>авчальними закладами.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48495D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Pr="00BE4FF7" w:rsidRDefault="00B4557E" w:rsidP="0061105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57,0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17,0</w:t>
            </w:r>
          </w:p>
        </w:tc>
        <w:tc>
          <w:tcPr>
            <w:tcW w:w="862" w:type="dxa"/>
          </w:tcPr>
          <w:p w:rsidR="00B4557E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4557E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4557E" w:rsidRPr="00194F08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19,0</w:t>
            </w:r>
          </w:p>
        </w:tc>
        <w:tc>
          <w:tcPr>
            <w:tcW w:w="1074" w:type="dxa"/>
            <w:gridSpan w:val="2"/>
          </w:tcPr>
          <w:p w:rsidR="00B4557E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4557E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4557E" w:rsidRDefault="00B4557E" w:rsidP="00194F08">
            <w:pPr>
              <w:jc w:val="center"/>
            </w:pPr>
            <w:r>
              <w:rPr>
                <w:sz w:val="24"/>
                <w:szCs w:val="24"/>
                <w:lang w:val="uk-UA"/>
              </w:rPr>
              <w:t>21,0</w:t>
            </w:r>
          </w:p>
        </w:tc>
      </w:tr>
      <w:tr w:rsidR="00B4557E" w:rsidRPr="00BE4FF7" w:rsidTr="00E1764F">
        <w:trPr>
          <w:gridAfter w:val="1"/>
          <w:wAfter w:w="11" w:type="dxa"/>
          <w:trHeight w:val="2751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639" w:type="dxa"/>
          </w:tcPr>
          <w:p w:rsidR="00B4557E" w:rsidRPr="00BE4FF7" w:rsidRDefault="00B4557E" w:rsidP="001B7983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Проведення </w:t>
            </w:r>
            <w:r>
              <w:rPr>
                <w:sz w:val="24"/>
                <w:szCs w:val="24"/>
                <w:lang w:val="uk-UA"/>
              </w:rPr>
              <w:t xml:space="preserve">навчально-тренувальних зборів </w:t>
            </w:r>
            <w:r w:rsidRPr="00BE4FF7">
              <w:rPr>
                <w:sz w:val="24"/>
                <w:szCs w:val="24"/>
                <w:lang w:val="uk-UA"/>
              </w:rPr>
              <w:t xml:space="preserve">з визнаних у державі </w:t>
            </w:r>
            <w:r>
              <w:rPr>
                <w:sz w:val="24"/>
                <w:szCs w:val="24"/>
                <w:lang w:val="uk-UA"/>
              </w:rPr>
              <w:t>видів спорту, що включені до програми О</w:t>
            </w:r>
            <w:r w:rsidRPr="00BE4FF7">
              <w:rPr>
                <w:sz w:val="24"/>
                <w:szCs w:val="24"/>
                <w:lang w:val="uk-UA"/>
              </w:rPr>
              <w:t xml:space="preserve">лімпійських </w:t>
            </w:r>
            <w:r>
              <w:rPr>
                <w:sz w:val="24"/>
                <w:szCs w:val="24"/>
                <w:lang w:val="uk-UA"/>
              </w:rPr>
              <w:t xml:space="preserve">ігор </w:t>
            </w:r>
            <w:r w:rsidRPr="00BE4FF7">
              <w:rPr>
                <w:sz w:val="24"/>
                <w:szCs w:val="24"/>
                <w:lang w:val="uk-UA"/>
              </w:rPr>
              <w:t>серед спортсменів різних вікових груп</w:t>
            </w:r>
            <w:r>
              <w:rPr>
                <w:sz w:val="24"/>
                <w:szCs w:val="24"/>
                <w:lang w:val="uk-UA"/>
              </w:rPr>
              <w:t xml:space="preserve"> для підготовки їх до обласних змагань, чемпіонатів та Кубків</w:t>
            </w:r>
            <w:r w:rsidRPr="00BE4FF7">
              <w:rPr>
                <w:sz w:val="24"/>
                <w:szCs w:val="24"/>
                <w:lang w:val="uk-UA"/>
              </w:rPr>
              <w:t xml:space="preserve"> України,</w:t>
            </w:r>
            <w:r>
              <w:rPr>
                <w:sz w:val="24"/>
                <w:szCs w:val="24"/>
                <w:lang w:val="uk-UA"/>
              </w:rPr>
              <w:t xml:space="preserve"> Європи, світу,</w:t>
            </w:r>
            <w:r w:rsidRPr="00BE4FF7">
              <w:rPr>
                <w:sz w:val="24"/>
                <w:szCs w:val="24"/>
                <w:lang w:val="uk-UA"/>
              </w:rPr>
              <w:t xml:space="preserve"> спортивних іг</w:t>
            </w:r>
            <w:r>
              <w:rPr>
                <w:sz w:val="24"/>
                <w:szCs w:val="24"/>
                <w:lang w:val="uk-UA"/>
              </w:rPr>
              <w:t>о</w:t>
            </w:r>
            <w:r w:rsidRPr="00BE4FF7">
              <w:rPr>
                <w:sz w:val="24"/>
                <w:szCs w:val="24"/>
                <w:lang w:val="uk-UA"/>
              </w:rPr>
              <w:t>р молоді України, юнацьких спортивних іг</w:t>
            </w:r>
            <w:r>
              <w:rPr>
                <w:sz w:val="24"/>
                <w:szCs w:val="24"/>
                <w:lang w:val="uk-UA"/>
              </w:rPr>
              <w:t>о</w:t>
            </w:r>
            <w:r w:rsidRPr="00BE4FF7">
              <w:rPr>
                <w:sz w:val="24"/>
                <w:szCs w:val="24"/>
                <w:lang w:val="uk-UA"/>
              </w:rPr>
              <w:t>р, багатоступеневих Всеукраїнських іг</w:t>
            </w:r>
            <w:r>
              <w:rPr>
                <w:sz w:val="24"/>
                <w:szCs w:val="24"/>
                <w:lang w:val="uk-UA"/>
              </w:rPr>
              <w:t>о</w:t>
            </w:r>
            <w:r w:rsidRPr="00BE4FF7">
              <w:rPr>
                <w:sz w:val="24"/>
                <w:szCs w:val="24"/>
                <w:lang w:val="uk-UA"/>
              </w:rPr>
              <w:t>р серед ветеранів спорту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7A5D4A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</w:t>
            </w:r>
          </w:p>
        </w:tc>
        <w:tc>
          <w:tcPr>
            <w:tcW w:w="1701" w:type="dxa"/>
          </w:tcPr>
          <w:p w:rsidR="00B4557E" w:rsidRPr="00BE4FF7" w:rsidRDefault="00B4557E" w:rsidP="00056AC7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  <w:p w:rsidR="00B4557E" w:rsidRPr="00BE4FF7" w:rsidRDefault="00B4557E" w:rsidP="00056AC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1350,0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0118C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400,0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0118C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0118C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</w:tc>
      </w:tr>
      <w:tr w:rsidR="00B4557E" w:rsidRPr="00BE4FF7" w:rsidTr="00E1764F">
        <w:trPr>
          <w:gridAfter w:val="1"/>
          <w:wAfter w:w="11" w:type="dxa"/>
          <w:trHeight w:val="2819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639" w:type="dxa"/>
          </w:tcPr>
          <w:p w:rsidR="00B4557E" w:rsidRPr="00BE4FF7" w:rsidRDefault="00B4557E" w:rsidP="002378BF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Проведення </w:t>
            </w:r>
            <w:r>
              <w:rPr>
                <w:sz w:val="24"/>
                <w:szCs w:val="24"/>
                <w:lang w:val="uk-UA"/>
              </w:rPr>
              <w:t xml:space="preserve">навчально-тренувальних зборів </w:t>
            </w:r>
            <w:r w:rsidRPr="00BE4FF7">
              <w:rPr>
                <w:sz w:val="24"/>
                <w:szCs w:val="24"/>
                <w:lang w:val="uk-UA"/>
              </w:rPr>
              <w:t xml:space="preserve">з визнаних у державі </w:t>
            </w:r>
            <w:r>
              <w:rPr>
                <w:sz w:val="24"/>
                <w:szCs w:val="24"/>
                <w:lang w:val="uk-UA"/>
              </w:rPr>
              <w:t>видів спорту , що не включені до програми О</w:t>
            </w:r>
            <w:r w:rsidRPr="00BE4FF7">
              <w:rPr>
                <w:sz w:val="24"/>
                <w:szCs w:val="24"/>
                <w:lang w:val="uk-UA"/>
              </w:rPr>
              <w:t xml:space="preserve">лімпійських </w:t>
            </w:r>
            <w:r>
              <w:rPr>
                <w:sz w:val="24"/>
                <w:szCs w:val="24"/>
                <w:lang w:val="uk-UA"/>
              </w:rPr>
              <w:t xml:space="preserve">ігор </w:t>
            </w:r>
            <w:r w:rsidRPr="00BE4FF7">
              <w:rPr>
                <w:sz w:val="24"/>
                <w:szCs w:val="24"/>
                <w:lang w:val="uk-UA"/>
              </w:rPr>
              <w:t xml:space="preserve">серед спортсменів різних вікових груп </w:t>
            </w:r>
            <w:r>
              <w:rPr>
                <w:sz w:val="24"/>
                <w:szCs w:val="24"/>
                <w:lang w:val="uk-UA"/>
              </w:rPr>
              <w:t>для  підготовки їх до обласних змагань, чемпіонатів та Кубків</w:t>
            </w:r>
            <w:r w:rsidRPr="00BE4FF7">
              <w:rPr>
                <w:sz w:val="24"/>
                <w:szCs w:val="24"/>
                <w:lang w:val="uk-UA"/>
              </w:rPr>
              <w:t xml:space="preserve"> України,</w:t>
            </w:r>
            <w:r>
              <w:rPr>
                <w:sz w:val="24"/>
                <w:szCs w:val="24"/>
                <w:lang w:val="uk-UA"/>
              </w:rPr>
              <w:t xml:space="preserve"> Європи, світу,</w:t>
            </w:r>
            <w:r w:rsidRPr="00BE4FF7">
              <w:rPr>
                <w:sz w:val="24"/>
                <w:szCs w:val="24"/>
                <w:lang w:val="uk-UA"/>
              </w:rPr>
              <w:t xml:space="preserve"> спортивних іг</w:t>
            </w:r>
            <w:r>
              <w:rPr>
                <w:sz w:val="24"/>
                <w:szCs w:val="24"/>
                <w:lang w:val="uk-UA"/>
              </w:rPr>
              <w:t>о</w:t>
            </w:r>
            <w:r w:rsidRPr="00BE4FF7">
              <w:rPr>
                <w:sz w:val="24"/>
                <w:szCs w:val="24"/>
                <w:lang w:val="uk-UA"/>
              </w:rPr>
              <w:t>р молоді України, юнацьких спортивних іг</w:t>
            </w:r>
            <w:r>
              <w:rPr>
                <w:sz w:val="24"/>
                <w:szCs w:val="24"/>
                <w:lang w:val="uk-UA"/>
              </w:rPr>
              <w:t>о</w:t>
            </w:r>
            <w:r w:rsidRPr="00BE4FF7">
              <w:rPr>
                <w:sz w:val="24"/>
                <w:szCs w:val="24"/>
                <w:lang w:val="uk-UA"/>
              </w:rPr>
              <w:t>р, багатоступеневих Всеукраїнських іг</w:t>
            </w:r>
            <w:r>
              <w:rPr>
                <w:sz w:val="24"/>
                <w:szCs w:val="24"/>
                <w:lang w:val="uk-UA"/>
              </w:rPr>
              <w:t>о</w:t>
            </w:r>
            <w:r w:rsidRPr="00BE4FF7">
              <w:rPr>
                <w:sz w:val="24"/>
                <w:szCs w:val="24"/>
                <w:lang w:val="uk-UA"/>
              </w:rPr>
              <w:t>р серед ветеранів спорту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7A5D4A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</w:t>
            </w:r>
          </w:p>
        </w:tc>
        <w:tc>
          <w:tcPr>
            <w:tcW w:w="1701" w:type="dxa"/>
          </w:tcPr>
          <w:p w:rsidR="00B4557E" w:rsidRPr="00BE4FF7" w:rsidRDefault="00B4557E" w:rsidP="00056AC7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  <w:p w:rsidR="00B4557E" w:rsidRPr="00BE4FF7" w:rsidRDefault="00B4557E" w:rsidP="00056AC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Pr="00BE4FF7" w:rsidRDefault="00B4557E" w:rsidP="006F6B17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2250,0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A24A7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700,0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DF57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750,0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DF57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800,0</w:t>
            </w:r>
          </w:p>
        </w:tc>
      </w:tr>
      <w:tr w:rsidR="00B4557E" w:rsidRPr="00BE4FF7" w:rsidTr="00E1764F">
        <w:trPr>
          <w:gridAfter w:val="1"/>
          <w:wAfter w:w="11" w:type="dxa"/>
          <w:trHeight w:val="1762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639" w:type="dxa"/>
          </w:tcPr>
          <w:p w:rsidR="00B4557E" w:rsidRPr="00BE4FF7" w:rsidRDefault="00B4557E" w:rsidP="00DE200D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Проведення </w:t>
            </w:r>
            <w:r>
              <w:rPr>
                <w:sz w:val="24"/>
                <w:szCs w:val="24"/>
                <w:lang w:val="uk-UA"/>
              </w:rPr>
              <w:t>навчально-тренувальних зборів</w:t>
            </w:r>
            <w:r w:rsidRPr="00BE4FF7">
              <w:rPr>
                <w:sz w:val="24"/>
                <w:szCs w:val="24"/>
                <w:lang w:val="uk-UA"/>
              </w:rPr>
              <w:t xml:space="preserve">  з визнаних у державі видів спорту серед осіб з </w:t>
            </w:r>
            <w:r>
              <w:rPr>
                <w:sz w:val="24"/>
                <w:szCs w:val="24"/>
                <w:lang w:val="uk-UA"/>
              </w:rPr>
              <w:t>особливими</w:t>
            </w:r>
            <w:r w:rsidRPr="00BE4FF7">
              <w:rPr>
                <w:sz w:val="24"/>
                <w:szCs w:val="24"/>
                <w:lang w:val="uk-UA"/>
              </w:rPr>
              <w:t xml:space="preserve"> потребами</w:t>
            </w:r>
            <w:r>
              <w:rPr>
                <w:sz w:val="24"/>
                <w:szCs w:val="24"/>
                <w:lang w:val="uk-UA"/>
              </w:rPr>
              <w:t xml:space="preserve"> для  підготовки їх до обласних змагань, чемпіонатів та Кубків України,Європи, світу, Спартакіади «Повір у себе».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7A5D4A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 спільно з федераціями з видів спорту, громадськими організаціями фізкультурно-спортивного спрямування</w:t>
            </w:r>
          </w:p>
        </w:tc>
        <w:tc>
          <w:tcPr>
            <w:tcW w:w="1701" w:type="dxa"/>
          </w:tcPr>
          <w:p w:rsidR="00B4557E" w:rsidRPr="00BE4FF7" w:rsidRDefault="00B4557E" w:rsidP="00056AC7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  <w:p w:rsidR="00B4557E" w:rsidRPr="00BE4FF7" w:rsidRDefault="00B4557E" w:rsidP="00056AC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Pr="00BE4FF7" w:rsidRDefault="00B4557E" w:rsidP="00C1634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255,0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A24A7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C062C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85,0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C1634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90,0</w:t>
            </w:r>
          </w:p>
        </w:tc>
      </w:tr>
      <w:tr w:rsidR="00B4557E" w:rsidRPr="00BE4FF7" w:rsidTr="00E1764F">
        <w:trPr>
          <w:gridAfter w:val="1"/>
          <w:wAfter w:w="11" w:type="dxa"/>
          <w:trHeight w:val="1688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4639" w:type="dxa"/>
          </w:tcPr>
          <w:p w:rsidR="00B4557E" w:rsidRPr="00BE4FF7" w:rsidRDefault="00B4557E" w:rsidP="000B372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Pr="00BE4FF7">
              <w:rPr>
                <w:sz w:val="24"/>
                <w:szCs w:val="24"/>
                <w:lang w:val="uk-UA"/>
              </w:rPr>
              <w:t xml:space="preserve">ризначення </w:t>
            </w:r>
            <w:r>
              <w:rPr>
                <w:sz w:val="24"/>
                <w:szCs w:val="24"/>
                <w:lang w:val="uk-UA"/>
              </w:rPr>
              <w:t xml:space="preserve">стипендії </w:t>
            </w:r>
            <w:r w:rsidRPr="00BE4FF7">
              <w:rPr>
                <w:sz w:val="24"/>
                <w:szCs w:val="24"/>
                <w:lang w:val="uk-UA"/>
              </w:rPr>
              <w:t>Житомирського міського голови  обдарованим та перспективним спортсменам</w:t>
            </w:r>
            <w:r>
              <w:rPr>
                <w:sz w:val="24"/>
                <w:szCs w:val="24"/>
                <w:lang w:val="uk-UA"/>
              </w:rPr>
              <w:t xml:space="preserve"> міста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7A5D4A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 спільно з ДЮСШ, федераціями з видів спорту, громадськими організаціями фізкультурно-спортивного спрямування</w:t>
            </w:r>
          </w:p>
        </w:tc>
        <w:tc>
          <w:tcPr>
            <w:tcW w:w="1701" w:type="dxa"/>
          </w:tcPr>
          <w:p w:rsidR="00B4557E" w:rsidRPr="00BE4FF7" w:rsidRDefault="00B4557E" w:rsidP="00056AC7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936,0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8B4BD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312,0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0F1B3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312,0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0F1B3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312,0</w:t>
            </w:r>
          </w:p>
        </w:tc>
      </w:tr>
      <w:tr w:rsidR="00B4557E" w:rsidRPr="00BE4FF7" w:rsidTr="00E1764F">
        <w:trPr>
          <w:gridAfter w:val="1"/>
          <w:wAfter w:w="11" w:type="dxa"/>
          <w:trHeight w:val="2502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4639" w:type="dxa"/>
          </w:tcPr>
          <w:p w:rsidR="00B4557E" w:rsidRDefault="00B4557E" w:rsidP="000B3721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Відзначення  подарунками призерів та переможців під час проведення </w:t>
            </w:r>
            <w:r w:rsidRPr="000B3721">
              <w:rPr>
                <w:sz w:val="24"/>
                <w:szCs w:val="24"/>
                <w:lang w:val="uk-UA"/>
              </w:rPr>
              <w:t xml:space="preserve">у місті Житомирі </w:t>
            </w:r>
            <w:r>
              <w:rPr>
                <w:sz w:val="24"/>
                <w:szCs w:val="24"/>
                <w:lang w:val="uk-UA"/>
              </w:rPr>
              <w:t xml:space="preserve">всеукраїнських та міжнародних змагань </w:t>
            </w:r>
            <w:r w:rsidRPr="00BE4FF7">
              <w:rPr>
                <w:sz w:val="24"/>
                <w:szCs w:val="24"/>
                <w:lang w:val="uk-UA"/>
              </w:rPr>
              <w:t xml:space="preserve">з визнаних у державі </w:t>
            </w:r>
            <w:r>
              <w:rPr>
                <w:sz w:val="24"/>
                <w:szCs w:val="24"/>
                <w:lang w:val="uk-UA"/>
              </w:rPr>
              <w:t>видів спорту, що включені до програми О</w:t>
            </w:r>
            <w:r w:rsidRPr="00BE4FF7">
              <w:rPr>
                <w:sz w:val="24"/>
                <w:szCs w:val="24"/>
                <w:lang w:val="uk-UA"/>
              </w:rPr>
              <w:t xml:space="preserve">лімпійських </w:t>
            </w:r>
            <w:r>
              <w:rPr>
                <w:sz w:val="24"/>
                <w:szCs w:val="24"/>
                <w:lang w:val="uk-UA"/>
              </w:rPr>
              <w:t>ігор,що не включені до програми О</w:t>
            </w:r>
            <w:r w:rsidRPr="00BE4FF7">
              <w:rPr>
                <w:sz w:val="24"/>
                <w:szCs w:val="24"/>
                <w:lang w:val="uk-UA"/>
              </w:rPr>
              <w:t xml:space="preserve">лімпійських </w:t>
            </w:r>
            <w:r>
              <w:rPr>
                <w:sz w:val="24"/>
                <w:szCs w:val="24"/>
                <w:lang w:val="uk-UA"/>
              </w:rPr>
              <w:t xml:space="preserve">ігор </w:t>
            </w:r>
            <w:r w:rsidRPr="00BE4FF7">
              <w:rPr>
                <w:sz w:val="24"/>
                <w:szCs w:val="24"/>
                <w:lang w:val="uk-UA"/>
              </w:rPr>
              <w:t xml:space="preserve">серед осіб з </w:t>
            </w:r>
            <w:r>
              <w:rPr>
                <w:sz w:val="24"/>
                <w:szCs w:val="24"/>
                <w:lang w:val="uk-UA"/>
              </w:rPr>
              <w:t>особливими</w:t>
            </w:r>
            <w:r w:rsidRPr="00BE4FF7">
              <w:rPr>
                <w:sz w:val="24"/>
                <w:szCs w:val="24"/>
                <w:lang w:val="uk-UA"/>
              </w:rPr>
              <w:t xml:space="preserve"> потребами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 xml:space="preserve">різних вікових груп 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387F90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FF279B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 спільно з федераціями з видів спорту, громадськими організаціями фізкультурно-спортивного спрямування</w:t>
            </w:r>
          </w:p>
        </w:tc>
        <w:tc>
          <w:tcPr>
            <w:tcW w:w="1701" w:type="dxa"/>
          </w:tcPr>
          <w:p w:rsidR="00B4557E" w:rsidRPr="00BE4FF7" w:rsidRDefault="00B4557E" w:rsidP="00387F90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B4557E" w:rsidRDefault="00B4557E" w:rsidP="00387F9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331,0</w:t>
            </w:r>
          </w:p>
        </w:tc>
        <w:tc>
          <w:tcPr>
            <w:tcW w:w="992" w:type="dxa"/>
            <w:vAlign w:val="center"/>
          </w:tcPr>
          <w:p w:rsidR="00B4557E" w:rsidRDefault="00B4557E" w:rsidP="006C617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98,0</w:t>
            </w:r>
          </w:p>
        </w:tc>
        <w:tc>
          <w:tcPr>
            <w:tcW w:w="862" w:type="dxa"/>
            <w:vAlign w:val="center"/>
          </w:tcPr>
          <w:p w:rsidR="00B4557E" w:rsidRDefault="00B4557E" w:rsidP="00387F9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123,0</w:t>
            </w:r>
          </w:p>
        </w:tc>
      </w:tr>
      <w:tr w:rsidR="00B4557E" w:rsidRPr="00BE4FF7" w:rsidTr="00E1764F">
        <w:trPr>
          <w:gridAfter w:val="1"/>
          <w:wAfter w:w="11" w:type="dxa"/>
          <w:trHeight w:val="2158"/>
        </w:trPr>
        <w:tc>
          <w:tcPr>
            <w:tcW w:w="540" w:type="dxa"/>
            <w:vAlign w:val="center"/>
          </w:tcPr>
          <w:p w:rsidR="00B4557E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4639" w:type="dxa"/>
          </w:tcPr>
          <w:p w:rsidR="00B4557E" w:rsidRPr="00D942F7" w:rsidRDefault="00B4557E" w:rsidP="00F501BF">
            <w:pPr>
              <w:rPr>
                <w:sz w:val="24"/>
                <w:szCs w:val="24"/>
                <w:lang w:val="uk-UA"/>
              </w:rPr>
            </w:pPr>
            <w:r w:rsidRPr="00F501BF">
              <w:rPr>
                <w:sz w:val="24"/>
                <w:szCs w:val="24"/>
                <w:lang w:val="uk-UA"/>
              </w:rPr>
              <w:t>Нагородження та преміювання призерів і переможців всеукраїнських та міжнародних змагань з визнаних у державі видів спорту, що включені до програми Олімпійських ігор, що не включені до програми Олімпійських ігор</w:t>
            </w:r>
            <w:r w:rsidRPr="0012521F">
              <w:rPr>
                <w:sz w:val="24"/>
                <w:szCs w:val="24"/>
                <w:lang w:val="uk-UA"/>
              </w:rPr>
              <w:t xml:space="preserve"> серед осіб з особливими потребами різних вікових груп</w:t>
            </w:r>
            <w:r>
              <w:rPr>
                <w:sz w:val="24"/>
                <w:szCs w:val="24"/>
                <w:lang w:val="uk-UA"/>
              </w:rPr>
              <w:t xml:space="preserve"> та їх тренерів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7C7706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FF279B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 спільно з федераціями з видів спорту, громадськими організаціями фізкультурно-спортивного спрямування</w:t>
            </w:r>
          </w:p>
        </w:tc>
        <w:tc>
          <w:tcPr>
            <w:tcW w:w="1701" w:type="dxa"/>
          </w:tcPr>
          <w:p w:rsidR="00B4557E" w:rsidRPr="00BE4FF7" w:rsidRDefault="00B4557E" w:rsidP="007C7706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B4557E" w:rsidRDefault="00B4557E" w:rsidP="007C770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192,0</w:t>
            </w:r>
          </w:p>
        </w:tc>
        <w:tc>
          <w:tcPr>
            <w:tcW w:w="992" w:type="dxa"/>
            <w:vAlign w:val="center"/>
          </w:tcPr>
          <w:p w:rsidR="00B4557E" w:rsidRDefault="00B4557E" w:rsidP="007C770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60,0</w:t>
            </w:r>
          </w:p>
        </w:tc>
        <w:tc>
          <w:tcPr>
            <w:tcW w:w="862" w:type="dxa"/>
            <w:vAlign w:val="center"/>
          </w:tcPr>
          <w:p w:rsidR="00B4557E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69,0</w:t>
            </w:r>
          </w:p>
        </w:tc>
      </w:tr>
      <w:tr w:rsidR="00B4557E" w:rsidRPr="00BE4FF7" w:rsidTr="00E1764F">
        <w:trPr>
          <w:gridAfter w:val="1"/>
          <w:wAfter w:w="11" w:type="dxa"/>
          <w:trHeight w:val="2020"/>
        </w:trPr>
        <w:tc>
          <w:tcPr>
            <w:tcW w:w="540" w:type="dxa"/>
            <w:vAlign w:val="center"/>
          </w:tcPr>
          <w:p w:rsidR="00B4557E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4639" w:type="dxa"/>
          </w:tcPr>
          <w:p w:rsidR="00B4557E" w:rsidRDefault="00B4557E" w:rsidP="004162A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Надання гранту Житомирської міської ради для кращих проектів, розроблених громадськими організаціями спортивного спрямування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3D4D56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FF279B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у справах сім’ї, молоді та спорту міської ради спільно з </w:t>
            </w:r>
            <w:r>
              <w:rPr>
                <w:sz w:val="24"/>
                <w:szCs w:val="24"/>
                <w:lang w:val="uk-UA"/>
              </w:rPr>
              <w:t>Житомирським регіональним центром з фізичної культури і спорту інвалідів «Інваспорт»</w:t>
            </w:r>
            <w:r w:rsidRPr="00BE4FF7">
              <w:rPr>
                <w:sz w:val="24"/>
                <w:szCs w:val="24"/>
                <w:lang w:val="uk-UA"/>
              </w:rPr>
              <w:t>, громадськими організаціями фізкультурно-спортивного спрямування</w:t>
            </w:r>
          </w:p>
        </w:tc>
        <w:tc>
          <w:tcPr>
            <w:tcW w:w="1701" w:type="dxa"/>
          </w:tcPr>
          <w:p w:rsidR="00B4557E" w:rsidRPr="00BE4FF7" w:rsidRDefault="00B4557E" w:rsidP="003D4D56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B4557E" w:rsidRDefault="00B4557E" w:rsidP="0090344B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540,6</w:t>
            </w:r>
          </w:p>
        </w:tc>
        <w:tc>
          <w:tcPr>
            <w:tcW w:w="992" w:type="dxa"/>
            <w:vAlign w:val="center"/>
          </w:tcPr>
          <w:p w:rsidR="00B4557E" w:rsidRDefault="00B4557E" w:rsidP="0090344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180,2</w:t>
            </w:r>
          </w:p>
        </w:tc>
        <w:tc>
          <w:tcPr>
            <w:tcW w:w="862" w:type="dxa"/>
            <w:vAlign w:val="center"/>
          </w:tcPr>
          <w:p w:rsidR="00B4557E" w:rsidRDefault="00B4557E" w:rsidP="0090344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180,2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7C770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180,2</w:t>
            </w:r>
          </w:p>
        </w:tc>
      </w:tr>
      <w:tr w:rsidR="00B4557E" w:rsidRPr="00BE4FF7" w:rsidTr="00E1764F">
        <w:trPr>
          <w:gridAfter w:val="1"/>
          <w:wAfter w:w="11" w:type="dxa"/>
          <w:trHeight w:val="1118"/>
        </w:trPr>
        <w:tc>
          <w:tcPr>
            <w:tcW w:w="540" w:type="dxa"/>
            <w:vAlign w:val="center"/>
          </w:tcPr>
          <w:p w:rsidR="00B4557E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4639" w:type="dxa"/>
          </w:tcPr>
          <w:p w:rsidR="00B4557E" w:rsidRDefault="00B4557E" w:rsidP="00626C47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Утвердження спортивного авторитету міста на всеукраїнській та міжнародній арені, проведення</w:t>
            </w:r>
            <w:bookmarkStart w:id="0" w:name="_GoBack"/>
            <w:bookmarkEnd w:id="0"/>
            <w:r>
              <w:rPr>
                <w:sz w:val="24"/>
                <w:szCs w:val="24"/>
                <w:lang w:val="uk-UA"/>
              </w:rPr>
              <w:t xml:space="preserve"> напів-марафону, спільні заходи з містами-побратимами тощо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3D4D5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2016-2018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FF279B">
            <w:pPr>
              <w:rPr>
                <w:sz w:val="24"/>
                <w:szCs w:val="24"/>
                <w:lang w:val="uk-UA"/>
              </w:rPr>
            </w:pPr>
            <w:r w:rsidRPr="00626C4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</w:t>
            </w:r>
          </w:p>
        </w:tc>
        <w:tc>
          <w:tcPr>
            <w:tcW w:w="1701" w:type="dxa"/>
          </w:tcPr>
          <w:p w:rsidR="00B4557E" w:rsidRPr="00BE4FF7" w:rsidRDefault="00B4557E" w:rsidP="003D4D56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Default="00B4557E" w:rsidP="0090344B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2370,0</w:t>
            </w:r>
          </w:p>
        </w:tc>
        <w:tc>
          <w:tcPr>
            <w:tcW w:w="992" w:type="dxa"/>
            <w:vAlign w:val="center"/>
          </w:tcPr>
          <w:p w:rsidR="00B4557E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750,0</w:t>
            </w:r>
          </w:p>
        </w:tc>
        <w:tc>
          <w:tcPr>
            <w:tcW w:w="862" w:type="dxa"/>
            <w:vAlign w:val="center"/>
          </w:tcPr>
          <w:p w:rsidR="00B4557E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790,0</w:t>
            </w:r>
          </w:p>
        </w:tc>
        <w:tc>
          <w:tcPr>
            <w:tcW w:w="1074" w:type="dxa"/>
            <w:gridSpan w:val="2"/>
            <w:vAlign w:val="center"/>
          </w:tcPr>
          <w:p w:rsidR="00B4557E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830,0</w:t>
            </w:r>
          </w:p>
        </w:tc>
      </w:tr>
      <w:tr w:rsidR="00B4557E" w:rsidRPr="00BE4FF7">
        <w:trPr>
          <w:gridAfter w:val="1"/>
          <w:wAfter w:w="11" w:type="dxa"/>
          <w:trHeight w:val="464"/>
        </w:trPr>
        <w:tc>
          <w:tcPr>
            <w:tcW w:w="15903" w:type="dxa"/>
            <w:gridSpan w:val="11"/>
          </w:tcPr>
          <w:p w:rsidR="00B4557E" w:rsidRPr="00BE4FF7" w:rsidRDefault="00B4557E" w:rsidP="008B4BD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E4FF7">
              <w:rPr>
                <w:b/>
                <w:sz w:val="24"/>
                <w:szCs w:val="24"/>
                <w:lang w:val="uk-UA"/>
              </w:rPr>
              <w:t>ІІІ. Забезпечення галузі фізкультурно-оздоровчими та спортивними спорудами</w:t>
            </w:r>
          </w:p>
        </w:tc>
      </w:tr>
      <w:tr w:rsidR="00B4557E" w:rsidRPr="00BE4FF7" w:rsidTr="00732FD3">
        <w:trPr>
          <w:gridAfter w:val="1"/>
          <w:wAfter w:w="11" w:type="dxa"/>
          <w:cantSplit/>
          <w:trHeight w:val="1125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639" w:type="dxa"/>
          </w:tcPr>
          <w:p w:rsidR="00B4557E" w:rsidRPr="00BE4FF7" w:rsidRDefault="00B4557E" w:rsidP="00D72338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Виготовлення проектно-кошторисної документації ремонту спортивних майданчиків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D72338">
            <w:pPr>
              <w:pStyle w:val="Head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у справах сім’ї, </w:t>
            </w:r>
          </w:p>
          <w:p w:rsidR="00B4557E" w:rsidRPr="00BE4FF7" w:rsidRDefault="00B4557E" w:rsidP="00D72338">
            <w:pPr>
              <w:pStyle w:val="Head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молоді та спорту  міської ради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</w:t>
            </w:r>
          </w:p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2400,0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DF2EA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4557E" w:rsidRPr="00BE4FF7" w:rsidRDefault="00B4557E" w:rsidP="00DF2EA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700,0</w:t>
            </w:r>
          </w:p>
          <w:p w:rsidR="00B4557E" w:rsidRPr="00BE4FF7" w:rsidRDefault="00B4557E" w:rsidP="00DF2EA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62" w:type="dxa"/>
            <w:vAlign w:val="center"/>
          </w:tcPr>
          <w:p w:rsidR="00B4557E" w:rsidRPr="00BE4FF7" w:rsidRDefault="00B4557E" w:rsidP="00DF2EA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DF2EA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900,0</w:t>
            </w:r>
          </w:p>
        </w:tc>
      </w:tr>
      <w:tr w:rsidR="00B4557E" w:rsidRPr="00BE4FF7" w:rsidTr="00732FD3">
        <w:trPr>
          <w:gridAfter w:val="1"/>
          <w:wAfter w:w="11" w:type="dxa"/>
          <w:cantSplit/>
          <w:trHeight w:val="1128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4639" w:type="dxa"/>
          </w:tcPr>
          <w:p w:rsidR="00B4557E" w:rsidRPr="00BE4FF7" w:rsidRDefault="00B4557E" w:rsidP="00805A2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Підготовка та виготовлення проектно-кошторисної документації і будівництво станції водних видів спорту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2016-2018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F52206">
            <w:pPr>
              <w:pStyle w:val="Head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у справах сім’ї, </w:t>
            </w:r>
          </w:p>
          <w:p w:rsidR="00B4557E" w:rsidRPr="00BE4FF7" w:rsidRDefault="00B4557E" w:rsidP="00F52206">
            <w:pPr>
              <w:pStyle w:val="Head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молоді та спорту  міської ради</w:t>
            </w:r>
            <w:r>
              <w:rPr>
                <w:sz w:val="24"/>
                <w:szCs w:val="24"/>
                <w:lang w:val="uk-UA"/>
              </w:rPr>
              <w:t>, управління капітального будівництва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F52206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</w:t>
            </w:r>
          </w:p>
          <w:p w:rsidR="00B4557E" w:rsidRPr="00BE4FF7" w:rsidRDefault="00B4557E" w:rsidP="00997B5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4300,00</w:t>
            </w:r>
          </w:p>
        </w:tc>
        <w:tc>
          <w:tcPr>
            <w:tcW w:w="992" w:type="dxa"/>
            <w:vAlign w:val="center"/>
          </w:tcPr>
          <w:p w:rsidR="00B4557E" w:rsidRDefault="00B4557E" w:rsidP="00DF2EA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862" w:type="dxa"/>
            <w:vAlign w:val="center"/>
          </w:tcPr>
          <w:p w:rsidR="00B4557E" w:rsidRPr="00E1764F" w:rsidRDefault="00B4557E" w:rsidP="00DF2EA5">
            <w:pPr>
              <w:jc w:val="center"/>
              <w:rPr>
                <w:sz w:val="22"/>
                <w:szCs w:val="24"/>
                <w:lang w:val="uk-UA"/>
              </w:rPr>
            </w:pPr>
            <w:r w:rsidRPr="00E1764F">
              <w:rPr>
                <w:sz w:val="22"/>
                <w:szCs w:val="24"/>
                <w:lang w:val="uk-UA"/>
              </w:rPr>
              <w:t>2500,0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DF2EA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1500,0</w:t>
            </w:r>
          </w:p>
        </w:tc>
      </w:tr>
      <w:tr w:rsidR="00B4557E" w:rsidRPr="00BE4FF7" w:rsidTr="00732FD3">
        <w:trPr>
          <w:gridAfter w:val="1"/>
          <w:wAfter w:w="11" w:type="dxa"/>
          <w:cantSplit/>
          <w:trHeight w:val="1128"/>
        </w:trPr>
        <w:tc>
          <w:tcPr>
            <w:tcW w:w="540" w:type="dxa"/>
            <w:vAlign w:val="center"/>
          </w:tcPr>
          <w:p w:rsidR="00B4557E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4639" w:type="dxa"/>
          </w:tcPr>
          <w:p w:rsidR="00B4557E" w:rsidRDefault="00B4557E" w:rsidP="00805A2D">
            <w:pPr>
              <w:jc w:val="both"/>
              <w:rPr>
                <w:sz w:val="24"/>
                <w:szCs w:val="24"/>
                <w:lang w:val="uk-UA"/>
              </w:rPr>
            </w:pPr>
            <w:r w:rsidRPr="00BB3880">
              <w:rPr>
                <w:sz w:val="24"/>
                <w:szCs w:val="24"/>
                <w:lang w:val="uk-UA"/>
              </w:rPr>
              <w:t>Підготовка та виготовлення проектно-кошторисної документації і будівництво</w:t>
            </w:r>
            <w:r>
              <w:rPr>
                <w:sz w:val="24"/>
                <w:szCs w:val="24"/>
                <w:lang w:val="uk-UA"/>
              </w:rPr>
              <w:t xml:space="preserve"> парку екстимальних видів спорту</w:t>
            </w:r>
          </w:p>
        </w:tc>
        <w:tc>
          <w:tcPr>
            <w:tcW w:w="1420" w:type="dxa"/>
            <w:vAlign w:val="center"/>
          </w:tcPr>
          <w:p w:rsidR="00B4557E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2016-2018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F52206">
            <w:pPr>
              <w:pStyle w:val="Head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у справах сім’ї, </w:t>
            </w:r>
          </w:p>
          <w:p w:rsidR="00B4557E" w:rsidRPr="00BE4FF7" w:rsidRDefault="00B4557E" w:rsidP="00F52206">
            <w:pPr>
              <w:pStyle w:val="Head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молоді та спорту  міської ради</w:t>
            </w:r>
            <w:r>
              <w:rPr>
                <w:sz w:val="24"/>
                <w:szCs w:val="24"/>
                <w:lang w:val="uk-UA"/>
              </w:rPr>
              <w:t>, управління капітального будівництва, управління архітектури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F52206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3500,0</w:t>
            </w:r>
          </w:p>
        </w:tc>
        <w:tc>
          <w:tcPr>
            <w:tcW w:w="992" w:type="dxa"/>
            <w:vAlign w:val="center"/>
          </w:tcPr>
          <w:p w:rsidR="00B4557E" w:rsidRDefault="00B4557E" w:rsidP="00DF2EA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</w:tc>
        <w:tc>
          <w:tcPr>
            <w:tcW w:w="862" w:type="dxa"/>
            <w:vAlign w:val="center"/>
          </w:tcPr>
          <w:p w:rsidR="00B4557E" w:rsidRPr="00E1764F" w:rsidRDefault="00B4557E" w:rsidP="00194F08">
            <w:pPr>
              <w:jc w:val="center"/>
              <w:rPr>
                <w:sz w:val="22"/>
                <w:szCs w:val="24"/>
                <w:lang w:val="uk-UA"/>
              </w:rPr>
            </w:pPr>
            <w:r w:rsidRPr="00E1764F">
              <w:rPr>
                <w:sz w:val="22"/>
                <w:szCs w:val="24"/>
                <w:lang w:val="uk-UA"/>
              </w:rPr>
              <w:t>1500,0</w:t>
            </w:r>
          </w:p>
        </w:tc>
        <w:tc>
          <w:tcPr>
            <w:tcW w:w="1074" w:type="dxa"/>
            <w:gridSpan w:val="2"/>
            <w:vAlign w:val="center"/>
          </w:tcPr>
          <w:p w:rsidR="00B4557E" w:rsidRDefault="00B4557E" w:rsidP="00194F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1500,0</w:t>
            </w:r>
          </w:p>
        </w:tc>
      </w:tr>
      <w:tr w:rsidR="00B4557E" w:rsidRPr="00BE4FF7" w:rsidTr="00732FD3">
        <w:trPr>
          <w:gridAfter w:val="1"/>
          <w:wAfter w:w="11" w:type="dxa"/>
          <w:cantSplit/>
          <w:trHeight w:val="1920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639" w:type="dxa"/>
          </w:tcPr>
          <w:p w:rsidR="00B4557E" w:rsidRPr="00BE4FF7" w:rsidRDefault="00B4557E" w:rsidP="00D72338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Реконструкція, капітальний ремонт спортивних майданчиків за місцем проживання, в місцях масового відпочинку населення, у тому числі – встановлення штучного покриття та тренажерного обладнання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</w:tcPr>
          <w:p w:rsidR="00B4557E" w:rsidRPr="00BE4FF7" w:rsidRDefault="00B4557E" w:rsidP="00997B51">
            <w:pPr>
              <w:pStyle w:val="Head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у справах сім’ї, </w:t>
            </w:r>
          </w:p>
          <w:p w:rsidR="00B4557E" w:rsidRPr="00BE4FF7" w:rsidRDefault="00B4557E" w:rsidP="00997B51">
            <w:pPr>
              <w:pStyle w:val="Head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молоді та спорту міської ради, міський культурно-спортивний центр Житомирської міської ради 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997B51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4557E" w:rsidRPr="00BE4FF7" w:rsidRDefault="00B4557E" w:rsidP="00DF2EA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--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DF2EA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DF2EA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4557E" w:rsidRPr="00BE4FF7" w:rsidTr="0047135C">
        <w:trPr>
          <w:gridAfter w:val="1"/>
          <w:wAfter w:w="11" w:type="dxa"/>
          <w:trHeight w:val="864"/>
        </w:trPr>
        <w:tc>
          <w:tcPr>
            <w:tcW w:w="540" w:type="dxa"/>
            <w:vAlign w:val="center"/>
          </w:tcPr>
          <w:p w:rsidR="00B4557E" w:rsidRPr="00BE4FF7" w:rsidRDefault="00B4557E" w:rsidP="003C69AE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639" w:type="dxa"/>
          </w:tcPr>
          <w:p w:rsidR="00B4557E" w:rsidRPr="00BE4FF7" w:rsidRDefault="00B4557E" w:rsidP="00E144D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Сприяти створенню мережі сучасних спортивних центрів та клубів, що надаватимуть фізкультурно-оздоровчі послуги за місцем проживання, навчання та у місцях масового відпочинку населення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Управління міської ради: у справах сім’ї, молоді та спорту, культури, освіти 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Інші джерела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8B4BDB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</w:tr>
      <w:tr w:rsidR="00B4557E" w:rsidRPr="00BE4FF7">
        <w:trPr>
          <w:cantSplit/>
          <w:trHeight w:val="286"/>
        </w:trPr>
        <w:tc>
          <w:tcPr>
            <w:tcW w:w="15914" w:type="dxa"/>
            <w:gridSpan w:val="12"/>
            <w:vAlign w:val="center"/>
          </w:tcPr>
          <w:p w:rsidR="00B4557E" w:rsidRPr="00BE4FF7" w:rsidRDefault="00B4557E" w:rsidP="008B4BDB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BE4FF7">
              <w:rPr>
                <w:b/>
                <w:bCs/>
                <w:sz w:val="24"/>
                <w:szCs w:val="24"/>
                <w:lang w:val="en-US"/>
              </w:rPr>
              <w:t>VI</w:t>
            </w:r>
            <w:r w:rsidRPr="00BE4FF7">
              <w:rPr>
                <w:b/>
                <w:bCs/>
                <w:sz w:val="24"/>
                <w:szCs w:val="24"/>
                <w:lang w:val="uk-UA"/>
              </w:rPr>
              <w:t>. Організаційна та інформаційно-просвітницька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b/>
                <w:bCs/>
                <w:sz w:val="24"/>
                <w:szCs w:val="24"/>
                <w:lang w:val="uk-UA"/>
              </w:rPr>
              <w:t>робота</w:t>
            </w:r>
          </w:p>
        </w:tc>
      </w:tr>
      <w:tr w:rsidR="00B4557E" w:rsidRPr="00BE4FF7" w:rsidTr="0047135C">
        <w:trPr>
          <w:gridAfter w:val="1"/>
          <w:wAfter w:w="11" w:type="dxa"/>
          <w:trHeight w:val="355"/>
        </w:trPr>
        <w:tc>
          <w:tcPr>
            <w:tcW w:w="540" w:type="dxa"/>
            <w:vAlign w:val="center"/>
          </w:tcPr>
          <w:p w:rsidR="00B4557E" w:rsidRPr="00BE4FF7" w:rsidRDefault="00B4557E" w:rsidP="00E7274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4639" w:type="dxa"/>
          </w:tcPr>
          <w:p w:rsidR="00B4557E" w:rsidRPr="00BE4FF7" w:rsidRDefault="00B4557E" w:rsidP="00DC448D">
            <w:pPr>
              <w:pStyle w:val="Header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Сприяти залученню позабюджетних та інвестиційних коштів у розвиток галузі спорту та фізичної культури і міста</w:t>
            </w:r>
          </w:p>
        </w:tc>
        <w:tc>
          <w:tcPr>
            <w:tcW w:w="1431" w:type="dxa"/>
            <w:gridSpan w:val="2"/>
            <w:vAlign w:val="center"/>
          </w:tcPr>
          <w:p w:rsidR="00B4557E" w:rsidRPr="00BE4FF7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30" w:type="dxa"/>
            <w:vAlign w:val="center"/>
          </w:tcPr>
          <w:p w:rsidR="00B4557E" w:rsidRPr="00E72747" w:rsidRDefault="00B4557E" w:rsidP="00194F08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Департаменти міської ради: економічного розвитку, бюджету та фінансів, управління освіти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 w:rsidRPr="00BE4FF7">
              <w:rPr>
                <w:sz w:val="24"/>
                <w:szCs w:val="24"/>
                <w:lang w:val="uk-UA"/>
              </w:rPr>
              <w:t>у справах сім’ї, молоді та спорту міської ради спільно з організаціями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8B4BDB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-</w:t>
            </w:r>
          </w:p>
        </w:tc>
      </w:tr>
      <w:tr w:rsidR="00B4557E" w:rsidRPr="00BE4FF7" w:rsidTr="0047135C">
        <w:trPr>
          <w:gridAfter w:val="1"/>
          <w:wAfter w:w="11" w:type="dxa"/>
          <w:trHeight w:val="267"/>
        </w:trPr>
        <w:tc>
          <w:tcPr>
            <w:tcW w:w="540" w:type="dxa"/>
            <w:vAlign w:val="center"/>
          </w:tcPr>
          <w:p w:rsidR="00B4557E" w:rsidRPr="00BE4FF7" w:rsidRDefault="00B4557E" w:rsidP="003F3D0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4639" w:type="dxa"/>
            <w:vAlign w:val="center"/>
          </w:tcPr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Забезпечувати висвітлення спортивних подій та заходів з різних видів спорту, продовжити роботу по пропаганді розвитку фізкультурно-спортивного руху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</w:t>
            </w:r>
          </w:p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B4557E" w:rsidRPr="00BE4FF7" w:rsidRDefault="00B4557E" w:rsidP="00E144D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240,2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BE7FD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74,2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3F3D0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3F3D0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86,0</w:t>
            </w:r>
          </w:p>
        </w:tc>
      </w:tr>
      <w:tr w:rsidR="00B4557E" w:rsidRPr="00BE4FF7" w:rsidTr="0047135C">
        <w:trPr>
          <w:gridAfter w:val="1"/>
          <w:wAfter w:w="11" w:type="dxa"/>
          <w:trHeight w:val="550"/>
        </w:trPr>
        <w:tc>
          <w:tcPr>
            <w:tcW w:w="540" w:type="dxa"/>
            <w:vAlign w:val="center"/>
          </w:tcPr>
          <w:p w:rsidR="00B4557E" w:rsidRPr="00BE4FF7" w:rsidRDefault="00B4557E" w:rsidP="003F3D0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4639" w:type="dxa"/>
          </w:tcPr>
          <w:p w:rsidR="00B4557E" w:rsidRPr="00BE4FF7" w:rsidRDefault="00B4557E" w:rsidP="00BE7FDE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Забезпечувати інформаційно-пропагандистську роботу по розвитку масового спорту шляхом розміщення соціальної реклами, виготовлення довідників, буклетів, брошур тощо    для про</w:t>
            </w:r>
            <w:r>
              <w:rPr>
                <w:sz w:val="24"/>
                <w:szCs w:val="24"/>
                <w:lang w:val="uk-UA"/>
              </w:rPr>
              <w:t>паганди здорового способу життя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</w:t>
            </w:r>
          </w:p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міської ради, </w:t>
            </w:r>
          </w:p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КП </w:t>
            </w:r>
            <w:r>
              <w:rPr>
                <w:sz w:val="24"/>
                <w:szCs w:val="24"/>
                <w:lang w:val="uk-UA"/>
              </w:rPr>
              <w:t>«</w:t>
            </w:r>
            <w:r w:rsidRPr="00BE4FF7">
              <w:rPr>
                <w:sz w:val="24"/>
                <w:szCs w:val="24"/>
                <w:lang w:val="uk-UA"/>
              </w:rPr>
              <w:t>Реклама</w:t>
            </w:r>
            <w:r>
              <w:rPr>
                <w:sz w:val="24"/>
                <w:szCs w:val="24"/>
                <w:lang w:val="uk-UA"/>
              </w:rPr>
              <w:t>»</w:t>
            </w:r>
          </w:p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9B5C5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101,2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BE7FD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30,0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9B5C5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33,6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9B5C5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37,6</w:t>
            </w:r>
          </w:p>
        </w:tc>
      </w:tr>
      <w:tr w:rsidR="00B4557E" w:rsidRPr="00BE4FF7" w:rsidTr="0047135C">
        <w:trPr>
          <w:gridAfter w:val="1"/>
          <w:wAfter w:w="11" w:type="dxa"/>
          <w:trHeight w:val="1705"/>
        </w:trPr>
        <w:tc>
          <w:tcPr>
            <w:tcW w:w="540" w:type="dxa"/>
            <w:vAlign w:val="center"/>
          </w:tcPr>
          <w:p w:rsidR="00B4557E" w:rsidRPr="00BE4FF7" w:rsidRDefault="00B4557E" w:rsidP="003F772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4639" w:type="dxa"/>
          </w:tcPr>
          <w:p w:rsidR="00B4557E" w:rsidRPr="00BE4FF7" w:rsidRDefault="00B4557E" w:rsidP="00E144DC">
            <w:pPr>
              <w:jc w:val="both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 xml:space="preserve">Розробити форми </w:t>
            </w:r>
            <w:r>
              <w:rPr>
                <w:sz w:val="24"/>
                <w:szCs w:val="24"/>
                <w:lang w:val="uk-UA"/>
              </w:rPr>
              <w:t>і</w:t>
            </w:r>
            <w:r w:rsidRPr="00BE4FF7">
              <w:rPr>
                <w:sz w:val="24"/>
                <w:szCs w:val="24"/>
                <w:lang w:val="uk-UA"/>
              </w:rPr>
              <w:t xml:space="preserve"> здійснювати </w:t>
            </w:r>
            <w:r>
              <w:rPr>
                <w:sz w:val="24"/>
                <w:szCs w:val="24"/>
                <w:lang w:val="uk-UA"/>
              </w:rPr>
              <w:t xml:space="preserve">соціологічні дослідження та опитування щодо розвитку спорту в місті; </w:t>
            </w:r>
            <w:r w:rsidRPr="00BE4FF7">
              <w:rPr>
                <w:sz w:val="24"/>
                <w:szCs w:val="24"/>
                <w:lang w:val="uk-UA"/>
              </w:rPr>
              <w:t>ведення внутрішньої статистики стосовно галузі фізичної культури та спорту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E4FF7">
              <w:rPr>
                <w:sz w:val="24"/>
                <w:szCs w:val="24"/>
                <w:lang w:val="uk-UA"/>
              </w:rPr>
              <w:t>з урахуванням гендерного компоненту</w:t>
            </w:r>
          </w:p>
        </w:tc>
        <w:tc>
          <w:tcPr>
            <w:tcW w:w="1420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201</w:t>
            </w:r>
            <w:r>
              <w:rPr>
                <w:sz w:val="24"/>
                <w:szCs w:val="24"/>
                <w:lang w:val="uk-UA"/>
              </w:rPr>
              <w:t>6</w:t>
            </w:r>
            <w:r w:rsidRPr="00BE4FF7">
              <w:rPr>
                <w:sz w:val="24"/>
                <w:szCs w:val="24"/>
                <w:lang w:val="uk-UA"/>
              </w:rPr>
              <w:t>-201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541" w:type="dxa"/>
            <w:gridSpan w:val="2"/>
            <w:vAlign w:val="center"/>
          </w:tcPr>
          <w:p w:rsidR="00B4557E" w:rsidRPr="00BE4FF7" w:rsidRDefault="00B4557E" w:rsidP="00E144DC">
            <w:pPr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Управління у справах сім’ї, молоді та спорту міської ради спільно з громадськими організаціями</w:t>
            </w:r>
          </w:p>
        </w:tc>
        <w:tc>
          <w:tcPr>
            <w:tcW w:w="1701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sz w:val="24"/>
                <w:szCs w:val="24"/>
                <w:lang w:val="uk-UA"/>
              </w:rPr>
              <w:t>Міський бюджет, інші джерела фінансування</w:t>
            </w:r>
          </w:p>
        </w:tc>
        <w:tc>
          <w:tcPr>
            <w:tcW w:w="1134" w:type="dxa"/>
            <w:vAlign w:val="center"/>
          </w:tcPr>
          <w:p w:rsidR="00B4557E" w:rsidRPr="00BE4FF7" w:rsidRDefault="00B4557E" w:rsidP="000833E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24,0</w:t>
            </w:r>
          </w:p>
        </w:tc>
        <w:tc>
          <w:tcPr>
            <w:tcW w:w="992" w:type="dxa"/>
            <w:vAlign w:val="center"/>
          </w:tcPr>
          <w:p w:rsidR="00B4557E" w:rsidRPr="00BE4FF7" w:rsidRDefault="00B4557E" w:rsidP="008B4BD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7,0</w:t>
            </w:r>
          </w:p>
        </w:tc>
        <w:tc>
          <w:tcPr>
            <w:tcW w:w="862" w:type="dxa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</w:tc>
      </w:tr>
      <w:tr w:rsidR="00B4557E" w:rsidRPr="00BE4FF7" w:rsidTr="00E1764F">
        <w:trPr>
          <w:gridAfter w:val="1"/>
          <w:wAfter w:w="11" w:type="dxa"/>
          <w:trHeight w:val="368"/>
        </w:trPr>
        <w:tc>
          <w:tcPr>
            <w:tcW w:w="11841" w:type="dxa"/>
            <w:gridSpan w:val="6"/>
            <w:vAlign w:val="center"/>
          </w:tcPr>
          <w:p w:rsidR="00B4557E" w:rsidRPr="00BE4FF7" w:rsidRDefault="00B4557E" w:rsidP="00E144D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E4FF7">
              <w:rPr>
                <w:b/>
                <w:sz w:val="24"/>
                <w:szCs w:val="24"/>
                <w:lang w:val="uk-UA"/>
              </w:rPr>
              <w:t xml:space="preserve">Загальна потреба в коштах, на виконання заходів по розвитку галузі фізичної культури та спорту </w:t>
            </w:r>
          </w:p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b/>
                <w:sz w:val="24"/>
                <w:szCs w:val="24"/>
                <w:lang w:val="uk-UA"/>
              </w:rPr>
              <w:t>В т.ч.</w:t>
            </w:r>
          </w:p>
        </w:tc>
        <w:tc>
          <w:tcPr>
            <w:tcW w:w="1134" w:type="dxa"/>
            <w:vAlign w:val="center"/>
          </w:tcPr>
          <w:p w:rsidR="00B4557E" w:rsidRPr="00E1764F" w:rsidRDefault="00B4557E" w:rsidP="00E144D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E1764F">
              <w:rPr>
                <w:b/>
                <w:sz w:val="22"/>
                <w:szCs w:val="24"/>
                <w:lang w:val="uk-UA"/>
              </w:rPr>
              <w:t>22948,4</w:t>
            </w:r>
          </w:p>
        </w:tc>
        <w:tc>
          <w:tcPr>
            <w:tcW w:w="992" w:type="dxa"/>
            <w:vAlign w:val="center"/>
          </w:tcPr>
          <w:p w:rsidR="00B4557E" w:rsidRPr="00E1764F" w:rsidRDefault="00B4557E" w:rsidP="008B4BDB">
            <w:pPr>
              <w:jc w:val="center"/>
              <w:rPr>
                <w:b/>
                <w:bCs/>
                <w:sz w:val="22"/>
                <w:szCs w:val="24"/>
                <w:lang w:val="uk-UA"/>
              </w:rPr>
            </w:pPr>
            <w:r w:rsidRPr="00E1764F">
              <w:rPr>
                <w:b/>
                <w:bCs/>
                <w:sz w:val="22"/>
                <w:szCs w:val="24"/>
                <w:lang w:val="uk-UA"/>
              </w:rPr>
              <w:t>5457,5</w:t>
            </w:r>
          </w:p>
        </w:tc>
        <w:tc>
          <w:tcPr>
            <w:tcW w:w="862" w:type="dxa"/>
            <w:vAlign w:val="center"/>
          </w:tcPr>
          <w:p w:rsidR="00B4557E" w:rsidRPr="00E1764F" w:rsidRDefault="00B4557E" w:rsidP="00E144D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E1764F">
              <w:rPr>
                <w:b/>
                <w:sz w:val="22"/>
                <w:szCs w:val="24"/>
                <w:lang w:val="uk-UA"/>
              </w:rPr>
              <w:t>9047,6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E1764F" w:rsidRDefault="00B4557E" w:rsidP="00E144D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E1764F">
              <w:rPr>
                <w:b/>
                <w:sz w:val="22"/>
                <w:szCs w:val="24"/>
                <w:lang w:val="uk-UA"/>
              </w:rPr>
              <w:t>8443,3</w:t>
            </w:r>
          </w:p>
        </w:tc>
      </w:tr>
      <w:tr w:rsidR="00B4557E" w:rsidRPr="00BE4FF7" w:rsidTr="00E1764F">
        <w:trPr>
          <w:gridAfter w:val="1"/>
          <w:wAfter w:w="11" w:type="dxa"/>
          <w:trHeight w:val="363"/>
        </w:trPr>
        <w:tc>
          <w:tcPr>
            <w:tcW w:w="11841" w:type="dxa"/>
            <w:gridSpan w:val="6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b/>
                <w:sz w:val="24"/>
                <w:szCs w:val="24"/>
                <w:lang w:val="uk-UA"/>
              </w:rPr>
              <w:t>з загального фонду</w:t>
            </w:r>
          </w:p>
        </w:tc>
        <w:tc>
          <w:tcPr>
            <w:tcW w:w="1134" w:type="dxa"/>
            <w:vAlign w:val="center"/>
          </w:tcPr>
          <w:p w:rsidR="00B4557E" w:rsidRPr="00E1764F" w:rsidRDefault="00B4557E" w:rsidP="00E144D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E1764F">
              <w:rPr>
                <w:b/>
                <w:sz w:val="22"/>
                <w:szCs w:val="24"/>
                <w:lang w:val="uk-UA"/>
              </w:rPr>
              <w:t>12748,4</w:t>
            </w:r>
          </w:p>
        </w:tc>
        <w:tc>
          <w:tcPr>
            <w:tcW w:w="992" w:type="dxa"/>
            <w:vAlign w:val="center"/>
          </w:tcPr>
          <w:p w:rsidR="00B4557E" w:rsidRPr="00E1764F" w:rsidRDefault="00B4557E" w:rsidP="008B4BDB">
            <w:pPr>
              <w:jc w:val="center"/>
              <w:rPr>
                <w:b/>
                <w:bCs/>
                <w:sz w:val="22"/>
                <w:szCs w:val="24"/>
                <w:lang w:val="uk-UA"/>
              </w:rPr>
            </w:pPr>
            <w:r w:rsidRPr="00E1764F">
              <w:rPr>
                <w:b/>
                <w:bCs/>
                <w:sz w:val="22"/>
                <w:szCs w:val="24"/>
                <w:lang w:val="uk-UA"/>
              </w:rPr>
              <w:t>3957,5</w:t>
            </w:r>
          </w:p>
        </w:tc>
        <w:tc>
          <w:tcPr>
            <w:tcW w:w="862" w:type="dxa"/>
            <w:vAlign w:val="center"/>
          </w:tcPr>
          <w:p w:rsidR="00B4557E" w:rsidRPr="00E1764F" w:rsidRDefault="00B4557E" w:rsidP="00E144D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E1764F">
              <w:rPr>
                <w:b/>
                <w:sz w:val="22"/>
                <w:szCs w:val="24"/>
                <w:lang w:val="uk-UA"/>
              </w:rPr>
              <w:t>4247,6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E1764F" w:rsidRDefault="00B4557E" w:rsidP="00E144D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E1764F">
              <w:rPr>
                <w:b/>
                <w:sz w:val="22"/>
                <w:szCs w:val="24"/>
                <w:lang w:val="uk-UA"/>
              </w:rPr>
              <w:t>4543,3</w:t>
            </w:r>
          </w:p>
        </w:tc>
      </w:tr>
      <w:tr w:rsidR="00B4557E" w:rsidRPr="00BE4FF7" w:rsidTr="00E1764F">
        <w:trPr>
          <w:gridAfter w:val="1"/>
          <w:wAfter w:w="11" w:type="dxa"/>
          <w:trHeight w:val="355"/>
        </w:trPr>
        <w:tc>
          <w:tcPr>
            <w:tcW w:w="11841" w:type="dxa"/>
            <w:gridSpan w:val="6"/>
            <w:vAlign w:val="center"/>
          </w:tcPr>
          <w:p w:rsidR="00B4557E" w:rsidRPr="00BE4FF7" w:rsidRDefault="00B4557E" w:rsidP="00E144DC">
            <w:pPr>
              <w:jc w:val="center"/>
              <w:rPr>
                <w:sz w:val="24"/>
                <w:szCs w:val="24"/>
                <w:lang w:val="uk-UA"/>
              </w:rPr>
            </w:pPr>
            <w:r w:rsidRPr="00BE4FF7">
              <w:rPr>
                <w:b/>
                <w:sz w:val="24"/>
                <w:szCs w:val="24"/>
                <w:lang w:val="uk-UA"/>
              </w:rPr>
              <w:t>з спеціального фонду та інших джерел фінансування</w:t>
            </w:r>
          </w:p>
        </w:tc>
        <w:tc>
          <w:tcPr>
            <w:tcW w:w="1134" w:type="dxa"/>
            <w:vAlign w:val="center"/>
          </w:tcPr>
          <w:p w:rsidR="00B4557E" w:rsidRPr="00E1764F" w:rsidRDefault="00B4557E" w:rsidP="00E144D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E1764F">
              <w:rPr>
                <w:b/>
                <w:sz w:val="22"/>
                <w:szCs w:val="24"/>
                <w:lang w:val="uk-UA"/>
              </w:rPr>
              <w:t>10200,00</w:t>
            </w:r>
          </w:p>
        </w:tc>
        <w:tc>
          <w:tcPr>
            <w:tcW w:w="992" w:type="dxa"/>
            <w:vAlign w:val="center"/>
          </w:tcPr>
          <w:p w:rsidR="00B4557E" w:rsidRPr="00E1764F" w:rsidRDefault="00B4557E" w:rsidP="00E144DC">
            <w:pPr>
              <w:jc w:val="center"/>
              <w:rPr>
                <w:b/>
                <w:bCs/>
                <w:sz w:val="22"/>
                <w:szCs w:val="24"/>
                <w:lang w:val="uk-UA"/>
              </w:rPr>
            </w:pPr>
            <w:r w:rsidRPr="00E1764F">
              <w:rPr>
                <w:b/>
                <w:bCs/>
                <w:sz w:val="22"/>
                <w:szCs w:val="24"/>
                <w:lang w:val="uk-UA"/>
              </w:rPr>
              <w:t>1500,00</w:t>
            </w:r>
          </w:p>
        </w:tc>
        <w:tc>
          <w:tcPr>
            <w:tcW w:w="862" w:type="dxa"/>
            <w:vAlign w:val="center"/>
          </w:tcPr>
          <w:p w:rsidR="00B4557E" w:rsidRPr="00E1764F" w:rsidRDefault="00B4557E" w:rsidP="00E144D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E1764F">
              <w:rPr>
                <w:b/>
                <w:sz w:val="22"/>
                <w:szCs w:val="24"/>
                <w:lang w:val="uk-UA"/>
              </w:rPr>
              <w:t>4800,0</w:t>
            </w:r>
          </w:p>
        </w:tc>
        <w:tc>
          <w:tcPr>
            <w:tcW w:w="1074" w:type="dxa"/>
            <w:gridSpan w:val="2"/>
            <w:vAlign w:val="center"/>
          </w:tcPr>
          <w:p w:rsidR="00B4557E" w:rsidRPr="00E1764F" w:rsidRDefault="00B4557E" w:rsidP="00E144DC">
            <w:pPr>
              <w:jc w:val="center"/>
              <w:rPr>
                <w:b/>
                <w:sz w:val="22"/>
                <w:szCs w:val="24"/>
                <w:lang w:val="uk-UA"/>
              </w:rPr>
            </w:pPr>
            <w:r w:rsidRPr="00E1764F">
              <w:rPr>
                <w:b/>
                <w:sz w:val="22"/>
                <w:szCs w:val="24"/>
                <w:lang w:val="uk-UA"/>
              </w:rPr>
              <w:t>3900,0</w:t>
            </w:r>
          </w:p>
        </w:tc>
      </w:tr>
    </w:tbl>
    <w:p w:rsidR="00B4557E" w:rsidRDefault="00B4557E" w:rsidP="00E144DC">
      <w:pPr>
        <w:rPr>
          <w:sz w:val="24"/>
          <w:szCs w:val="24"/>
          <w:lang w:val="uk-UA"/>
        </w:rPr>
      </w:pPr>
    </w:p>
    <w:p w:rsidR="00B4557E" w:rsidRDefault="00B4557E" w:rsidP="00E144DC">
      <w:pPr>
        <w:rPr>
          <w:sz w:val="24"/>
          <w:szCs w:val="24"/>
          <w:lang w:val="uk-UA"/>
        </w:rPr>
      </w:pPr>
    </w:p>
    <w:p w:rsidR="00B4557E" w:rsidRDefault="00B4557E" w:rsidP="00E144DC">
      <w:pPr>
        <w:rPr>
          <w:sz w:val="24"/>
          <w:szCs w:val="24"/>
          <w:lang w:val="uk-UA"/>
        </w:rPr>
      </w:pPr>
    </w:p>
    <w:p w:rsidR="00B4557E" w:rsidRPr="006824A9" w:rsidRDefault="00B4557E" w:rsidP="00E144DC">
      <w:pPr>
        <w:rPr>
          <w:lang w:val="uk-UA"/>
        </w:rPr>
      </w:pPr>
    </w:p>
    <w:p w:rsidR="00B4557E" w:rsidRPr="006824A9" w:rsidRDefault="00B4557E" w:rsidP="00E144DC">
      <w:pPr>
        <w:rPr>
          <w:lang w:val="uk-UA"/>
        </w:rPr>
      </w:pPr>
      <w:r w:rsidRPr="006824A9">
        <w:rPr>
          <w:lang w:val="uk-UA"/>
        </w:rPr>
        <w:t>Начальник управління у справах сім’ї,</w:t>
      </w:r>
    </w:p>
    <w:p w:rsidR="00B4557E" w:rsidRPr="006824A9" w:rsidRDefault="00B4557E" w:rsidP="00E144DC">
      <w:pPr>
        <w:rPr>
          <w:lang w:val="uk-UA"/>
        </w:rPr>
      </w:pPr>
      <w:r w:rsidRPr="006824A9">
        <w:rPr>
          <w:lang w:val="uk-UA"/>
        </w:rPr>
        <w:t xml:space="preserve"> молоді та спорту міської ради                                                                                                                               І.А.Ковальчук</w:t>
      </w:r>
    </w:p>
    <w:p w:rsidR="00B4557E" w:rsidRPr="006824A9" w:rsidRDefault="00B4557E" w:rsidP="00E144DC">
      <w:pPr>
        <w:rPr>
          <w:lang w:val="uk-UA"/>
        </w:rPr>
      </w:pPr>
    </w:p>
    <w:p w:rsidR="00B4557E" w:rsidRPr="006824A9" w:rsidRDefault="00B4557E" w:rsidP="00E144DC">
      <w:pPr>
        <w:rPr>
          <w:lang w:val="uk-UA"/>
        </w:rPr>
      </w:pPr>
    </w:p>
    <w:p w:rsidR="00B4557E" w:rsidRPr="006824A9" w:rsidRDefault="00B4557E" w:rsidP="00E144DC">
      <w:pPr>
        <w:rPr>
          <w:lang w:val="uk-UA"/>
        </w:rPr>
      </w:pPr>
    </w:p>
    <w:p w:rsidR="00B4557E" w:rsidRDefault="00B4557E" w:rsidP="00CC1169">
      <w:pPr>
        <w:rPr>
          <w:lang w:val="uk-UA"/>
        </w:rPr>
      </w:pPr>
      <w:r>
        <w:rPr>
          <w:lang w:val="uk-UA"/>
        </w:rPr>
        <w:t xml:space="preserve">Начальник відділу </w:t>
      </w:r>
      <w:r w:rsidRPr="005E04AB">
        <w:rPr>
          <w:lang w:val="uk-UA"/>
        </w:rPr>
        <w:t xml:space="preserve"> організаційного </w:t>
      </w:r>
    </w:p>
    <w:p w:rsidR="00B4557E" w:rsidRDefault="00B4557E" w:rsidP="00CC1169">
      <w:pPr>
        <w:rPr>
          <w:lang w:val="uk-UA"/>
        </w:rPr>
      </w:pPr>
      <w:r w:rsidRPr="005E04AB">
        <w:rPr>
          <w:lang w:val="uk-UA"/>
        </w:rPr>
        <w:t xml:space="preserve">забезпечення </w:t>
      </w:r>
      <w:r>
        <w:rPr>
          <w:lang w:val="uk-UA"/>
        </w:rPr>
        <w:t xml:space="preserve"> </w:t>
      </w:r>
      <w:r w:rsidRPr="005E04AB">
        <w:rPr>
          <w:lang w:val="uk-UA"/>
        </w:rPr>
        <w:t xml:space="preserve">депутатської діяльності  </w:t>
      </w:r>
    </w:p>
    <w:p w:rsidR="00B4557E" w:rsidRDefault="00B4557E" w:rsidP="00CC1169">
      <w:pPr>
        <w:rPr>
          <w:lang w:val="uk-UA"/>
        </w:rPr>
      </w:pPr>
      <w:r w:rsidRPr="005E04AB">
        <w:rPr>
          <w:lang w:val="uk-UA"/>
        </w:rPr>
        <w:t>міської ради</w:t>
      </w:r>
      <w:r>
        <w:rPr>
          <w:lang w:val="uk-UA"/>
        </w:rPr>
        <w:t xml:space="preserve">                                                                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Т.М. Паламарчук</w:t>
      </w:r>
    </w:p>
    <w:p w:rsidR="00B4557E" w:rsidRPr="006824A9" w:rsidRDefault="00B4557E" w:rsidP="00CC1169">
      <w:pPr>
        <w:rPr>
          <w:lang w:val="uk-UA"/>
        </w:rPr>
      </w:pPr>
    </w:p>
    <w:sectPr w:rsidR="00B4557E" w:rsidRPr="006824A9" w:rsidSect="006542FB">
      <w:pgSz w:w="16838" w:h="11906" w:orient="landscape" w:code="9"/>
      <w:pgMar w:top="567" w:right="73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57E" w:rsidRDefault="00B4557E" w:rsidP="008F125F">
      <w:r>
        <w:separator/>
      </w:r>
    </w:p>
  </w:endnote>
  <w:endnote w:type="continuationSeparator" w:id="0">
    <w:p w:rsidR="00B4557E" w:rsidRDefault="00B4557E" w:rsidP="008F1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57E" w:rsidRDefault="00B4557E" w:rsidP="008F125F">
      <w:r>
        <w:separator/>
      </w:r>
    </w:p>
  </w:footnote>
  <w:footnote w:type="continuationSeparator" w:id="0">
    <w:p w:rsidR="00B4557E" w:rsidRDefault="00B4557E" w:rsidP="008F12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27D6"/>
    <w:multiLevelType w:val="hybridMultilevel"/>
    <w:tmpl w:val="297AA032"/>
    <w:lvl w:ilvl="0" w:tplc="0DB2C294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2AD8"/>
    <w:rsid w:val="0000117C"/>
    <w:rsid w:val="000118C1"/>
    <w:rsid w:val="00032C69"/>
    <w:rsid w:val="00043063"/>
    <w:rsid w:val="000463F3"/>
    <w:rsid w:val="0004745D"/>
    <w:rsid w:val="00056AC7"/>
    <w:rsid w:val="00060BFF"/>
    <w:rsid w:val="0006280A"/>
    <w:rsid w:val="00062AB2"/>
    <w:rsid w:val="0007724E"/>
    <w:rsid w:val="0008028F"/>
    <w:rsid w:val="000833ED"/>
    <w:rsid w:val="000934A8"/>
    <w:rsid w:val="000A068A"/>
    <w:rsid w:val="000A348A"/>
    <w:rsid w:val="000B3721"/>
    <w:rsid w:val="000B4F29"/>
    <w:rsid w:val="000C3BF6"/>
    <w:rsid w:val="000D4D08"/>
    <w:rsid w:val="000D71AE"/>
    <w:rsid w:val="000F0569"/>
    <w:rsid w:val="000F1B3C"/>
    <w:rsid w:val="000F2D66"/>
    <w:rsid w:val="00100188"/>
    <w:rsid w:val="00106A6A"/>
    <w:rsid w:val="001152BC"/>
    <w:rsid w:val="00123371"/>
    <w:rsid w:val="0012521F"/>
    <w:rsid w:val="00145F09"/>
    <w:rsid w:val="001511E6"/>
    <w:rsid w:val="00171F12"/>
    <w:rsid w:val="00176CCB"/>
    <w:rsid w:val="001850A5"/>
    <w:rsid w:val="00186EB2"/>
    <w:rsid w:val="00194F08"/>
    <w:rsid w:val="001A1442"/>
    <w:rsid w:val="001B3C9C"/>
    <w:rsid w:val="001B7983"/>
    <w:rsid w:val="001C1F3B"/>
    <w:rsid w:val="001C337F"/>
    <w:rsid w:val="001C79BA"/>
    <w:rsid w:val="001D7CA0"/>
    <w:rsid w:val="002138D0"/>
    <w:rsid w:val="00214FF3"/>
    <w:rsid w:val="00216A24"/>
    <w:rsid w:val="00223F41"/>
    <w:rsid w:val="002248F0"/>
    <w:rsid w:val="002378BF"/>
    <w:rsid w:val="00243775"/>
    <w:rsid w:val="002447A8"/>
    <w:rsid w:val="0026065C"/>
    <w:rsid w:val="0027390C"/>
    <w:rsid w:val="00276676"/>
    <w:rsid w:val="0028686D"/>
    <w:rsid w:val="002879A3"/>
    <w:rsid w:val="00294F94"/>
    <w:rsid w:val="00297A28"/>
    <w:rsid w:val="002A2CCA"/>
    <w:rsid w:val="002A71F8"/>
    <w:rsid w:val="002C298F"/>
    <w:rsid w:val="002D5B84"/>
    <w:rsid w:val="002D6E0A"/>
    <w:rsid w:val="002E0220"/>
    <w:rsid w:val="002E1B4A"/>
    <w:rsid w:val="002E3DCC"/>
    <w:rsid w:val="002F0253"/>
    <w:rsid w:val="00317946"/>
    <w:rsid w:val="00324936"/>
    <w:rsid w:val="0034412A"/>
    <w:rsid w:val="00346217"/>
    <w:rsid w:val="00356525"/>
    <w:rsid w:val="003635F1"/>
    <w:rsid w:val="00384808"/>
    <w:rsid w:val="00387F90"/>
    <w:rsid w:val="003A3B57"/>
    <w:rsid w:val="003A51CB"/>
    <w:rsid w:val="003C0FD6"/>
    <w:rsid w:val="003C69AE"/>
    <w:rsid w:val="003D2E19"/>
    <w:rsid w:val="003D3E9E"/>
    <w:rsid w:val="003D4D56"/>
    <w:rsid w:val="003E5DC3"/>
    <w:rsid w:val="003F3D00"/>
    <w:rsid w:val="003F486F"/>
    <w:rsid w:val="003F7722"/>
    <w:rsid w:val="00411AF8"/>
    <w:rsid w:val="00413515"/>
    <w:rsid w:val="004162A3"/>
    <w:rsid w:val="00417B00"/>
    <w:rsid w:val="00420ED4"/>
    <w:rsid w:val="00422AD8"/>
    <w:rsid w:val="004267BF"/>
    <w:rsid w:val="00435859"/>
    <w:rsid w:val="00442BF4"/>
    <w:rsid w:val="00442C5E"/>
    <w:rsid w:val="00451598"/>
    <w:rsid w:val="004549D1"/>
    <w:rsid w:val="00455034"/>
    <w:rsid w:val="004623DE"/>
    <w:rsid w:val="004664A4"/>
    <w:rsid w:val="0047135C"/>
    <w:rsid w:val="0048495D"/>
    <w:rsid w:val="004A328E"/>
    <w:rsid w:val="004A4594"/>
    <w:rsid w:val="004E64CF"/>
    <w:rsid w:val="004F1859"/>
    <w:rsid w:val="004F678B"/>
    <w:rsid w:val="005157CC"/>
    <w:rsid w:val="00517384"/>
    <w:rsid w:val="005235F3"/>
    <w:rsid w:val="00575ACE"/>
    <w:rsid w:val="00592258"/>
    <w:rsid w:val="00592BF6"/>
    <w:rsid w:val="005A3CD8"/>
    <w:rsid w:val="005A7CC1"/>
    <w:rsid w:val="005B0CEC"/>
    <w:rsid w:val="005B3D55"/>
    <w:rsid w:val="005C4FA1"/>
    <w:rsid w:val="005D2CD5"/>
    <w:rsid w:val="005D3728"/>
    <w:rsid w:val="005E04AB"/>
    <w:rsid w:val="005E338B"/>
    <w:rsid w:val="005E549D"/>
    <w:rsid w:val="005F1A88"/>
    <w:rsid w:val="0061092B"/>
    <w:rsid w:val="00611029"/>
    <w:rsid w:val="00611053"/>
    <w:rsid w:val="00622BC3"/>
    <w:rsid w:val="006238C6"/>
    <w:rsid w:val="00623A3D"/>
    <w:rsid w:val="00626C47"/>
    <w:rsid w:val="006301DE"/>
    <w:rsid w:val="00632E08"/>
    <w:rsid w:val="006542FB"/>
    <w:rsid w:val="0067165C"/>
    <w:rsid w:val="006762B0"/>
    <w:rsid w:val="00680458"/>
    <w:rsid w:val="006824A9"/>
    <w:rsid w:val="0068640F"/>
    <w:rsid w:val="0069649C"/>
    <w:rsid w:val="006C6177"/>
    <w:rsid w:val="006E0B69"/>
    <w:rsid w:val="006E5268"/>
    <w:rsid w:val="006F65DF"/>
    <w:rsid w:val="006F6B17"/>
    <w:rsid w:val="006F72A5"/>
    <w:rsid w:val="00710F3E"/>
    <w:rsid w:val="0071390A"/>
    <w:rsid w:val="007202AF"/>
    <w:rsid w:val="00732FD3"/>
    <w:rsid w:val="00733BEB"/>
    <w:rsid w:val="00741660"/>
    <w:rsid w:val="00741D53"/>
    <w:rsid w:val="0074230A"/>
    <w:rsid w:val="00744D16"/>
    <w:rsid w:val="00756D8D"/>
    <w:rsid w:val="00763B47"/>
    <w:rsid w:val="007753E1"/>
    <w:rsid w:val="0077732A"/>
    <w:rsid w:val="007834AD"/>
    <w:rsid w:val="00796601"/>
    <w:rsid w:val="007A18BB"/>
    <w:rsid w:val="007A2243"/>
    <w:rsid w:val="007A3502"/>
    <w:rsid w:val="007A5D4A"/>
    <w:rsid w:val="007A7D15"/>
    <w:rsid w:val="007B3575"/>
    <w:rsid w:val="007C7706"/>
    <w:rsid w:val="007D380D"/>
    <w:rsid w:val="007F459E"/>
    <w:rsid w:val="007F527D"/>
    <w:rsid w:val="00805A2D"/>
    <w:rsid w:val="0080638C"/>
    <w:rsid w:val="008075CA"/>
    <w:rsid w:val="00815292"/>
    <w:rsid w:val="008318B1"/>
    <w:rsid w:val="008322F8"/>
    <w:rsid w:val="0084119A"/>
    <w:rsid w:val="00841FC5"/>
    <w:rsid w:val="008529CC"/>
    <w:rsid w:val="00853FA6"/>
    <w:rsid w:val="00854B18"/>
    <w:rsid w:val="00886DC4"/>
    <w:rsid w:val="00897E3E"/>
    <w:rsid w:val="008A3CD9"/>
    <w:rsid w:val="008A5413"/>
    <w:rsid w:val="008B4223"/>
    <w:rsid w:val="008B4BDB"/>
    <w:rsid w:val="008D36EA"/>
    <w:rsid w:val="008E7F2E"/>
    <w:rsid w:val="008F125F"/>
    <w:rsid w:val="0090344B"/>
    <w:rsid w:val="009158F9"/>
    <w:rsid w:val="00925CD4"/>
    <w:rsid w:val="00937F01"/>
    <w:rsid w:val="00943BFD"/>
    <w:rsid w:val="00946760"/>
    <w:rsid w:val="00966FAD"/>
    <w:rsid w:val="00976FB1"/>
    <w:rsid w:val="009836AF"/>
    <w:rsid w:val="00987BF1"/>
    <w:rsid w:val="009918BF"/>
    <w:rsid w:val="00997B51"/>
    <w:rsid w:val="009A6933"/>
    <w:rsid w:val="009B2455"/>
    <w:rsid w:val="009B5C54"/>
    <w:rsid w:val="009C7F43"/>
    <w:rsid w:val="009E1BB1"/>
    <w:rsid w:val="00A1155A"/>
    <w:rsid w:val="00A12B17"/>
    <w:rsid w:val="00A178DD"/>
    <w:rsid w:val="00A24A75"/>
    <w:rsid w:val="00A34025"/>
    <w:rsid w:val="00A55A61"/>
    <w:rsid w:val="00A603E9"/>
    <w:rsid w:val="00A667F6"/>
    <w:rsid w:val="00A7359B"/>
    <w:rsid w:val="00A92954"/>
    <w:rsid w:val="00AA768E"/>
    <w:rsid w:val="00AB452E"/>
    <w:rsid w:val="00AB59CD"/>
    <w:rsid w:val="00AB5ADB"/>
    <w:rsid w:val="00AB64DA"/>
    <w:rsid w:val="00AE0620"/>
    <w:rsid w:val="00AE5978"/>
    <w:rsid w:val="00B02AA0"/>
    <w:rsid w:val="00B20058"/>
    <w:rsid w:val="00B4557E"/>
    <w:rsid w:val="00B4767C"/>
    <w:rsid w:val="00B539D7"/>
    <w:rsid w:val="00B54FD1"/>
    <w:rsid w:val="00B57BCF"/>
    <w:rsid w:val="00B6508C"/>
    <w:rsid w:val="00B746AD"/>
    <w:rsid w:val="00B85813"/>
    <w:rsid w:val="00BB3880"/>
    <w:rsid w:val="00BC28A1"/>
    <w:rsid w:val="00BC2AAB"/>
    <w:rsid w:val="00BE4FF7"/>
    <w:rsid w:val="00BE5950"/>
    <w:rsid w:val="00BE7FDE"/>
    <w:rsid w:val="00C062C1"/>
    <w:rsid w:val="00C138D8"/>
    <w:rsid w:val="00C1634D"/>
    <w:rsid w:val="00C22333"/>
    <w:rsid w:val="00C23C05"/>
    <w:rsid w:val="00C30E51"/>
    <w:rsid w:val="00C33D04"/>
    <w:rsid w:val="00C401C9"/>
    <w:rsid w:val="00C4113B"/>
    <w:rsid w:val="00C446EA"/>
    <w:rsid w:val="00C45E61"/>
    <w:rsid w:val="00C501A4"/>
    <w:rsid w:val="00C612AB"/>
    <w:rsid w:val="00C642E0"/>
    <w:rsid w:val="00C64E57"/>
    <w:rsid w:val="00C9038B"/>
    <w:rsid w:val="00C9175D"/>
    <w:rsid w:val="00CA1608"/>
    <w:rsid w:val="00CA6BF5"/>
    <w:rsid w:val="00CA72C8"/>
    <w:rsid w:val="00CB3827"/>
    <w:rsid w:val="00CC1169"/>
    <w:rsid w:val="00CC214F"/>
    <w:rsid w:val="00CC4A58"/>
    <w:rsid w:val="00CD1B69"/>
    <w:rsid w:val="00CD1FD3"/>
    <w:rsid w:val="00CD6ADF"/>
    <w:rsid w:val="00CF4A1E"/>
    <w:rsid w:val="00D17357"/>
    <w:rsid w:val="00D235F5"/>
    <w:rsid w:val="00D23779"/>
    <w:rsid w:val="00D3238C"/>
    <w:rsid w:val="00D32CEB"/>
    <w:rsid w:val="00D558BB"/>
    <w:rsid w:val="00D63240"/>
    <w:rsid w:val="00D72338"/>
    <w:rsid w:val="00D80602"/>
    <w:rsid w:val="00D942F7"/>
    <w:rsid w:val="00DB5D8D"/>
    <w:rsid w:val="00DC448D"/>
    <w:rsid w:val="00DE200D"/>
    <w:rsid w:val="00DE74F2"/>
    <w:rsid w:val="00DF2EA5"/>
    <w:rsid w:val="00DF3E9F"/>
    <w:rsid w:val="00DF4FE5"/>
    <w:rsid w:val="00DF57C8"/>
    <w:rsid w:val="00E02624"/>
    <w:rsid w:val="00E144DC"/>
    <w:rsid w:val="00E1764F"/>
    <w:rsid w:val="00E27CD4"/>
    <w:rsid w:val="00E4679C"/>
    <w:rsid w:val="00E51F24"/>
    <w:rsid w:val="00E56FE4"/>
    <w:rsid w:val="00E60326"/>
    <w:rsid w:val="00E653CD"/>
    <w:rsid w:val="00E70FE8"/>
    <w:rsid w:val="00E72747"/>
    <w:rsid w:val="00E73655"/>
    <w:rsid w:val="00E77C1A"/>
    <w:rsid w:val="00E85BFD"/>
    <w:rsid w:val="00E871F1"/>
    <w:rsid w:val="00EA4A4E"/>
    <w:rsid w:val="00EB3B75"/>
    <w:rsid w:val="00EB73BB"/>
    <w:rsid w:val="00EC6DA8"/>
    <w:rsid w:val="00ED7BA9"/>
    <w:rsid w:val="00EE3CDC"/>
    <w:rsid w:val="00EE5AAD"/>
    <w:rsid w:val="00F01F60"/>
    <w:rsid w:val="00F11453"/>
    <w:rsid w:val="00F14318"/>
    <w:rsid w:val="00F46D09"/>
    <w:rsid w:val="00F501BF"/>
    <w:rsid w:val="00F52206"/>
    <w:rsid w:val="00FC46E1"/>
    <w:rsid w:val="00FC6427"/>
    <w:rsid w:val="00FD0654"/>
    <w:rsid w:val="00FE077F"/>
    <w:rsid w:val="00FE2787"/>
    <w:rsid w:val="00FE36DB"/>
    <w:rsid w:val="00FF279B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BB1"/>
    <w:rPr>
      <w:sz w:val="28"/>
      <w:szCs w:val="28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144DC"/>
    <w:pPr>
      <w:keepNext/>
      <w:jc w:val="center"/>
      <w:outlineLvl w:val="2"/>
    </w:pPr>
    <w:rPr>
      <w:b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A068A"/>
    <w:rPr>
      <w:rFonts w:ascii="Cambria" w:hAnsi="Cambria" w:cs="Times New Roman"/>
      <w:b/>
      <w:bCs/>
      <w:sz w:val="26"/>
      <w:szCs w:val="26"/>
      <w:lang w:val="ru-RU" w:eastAsia="ru-RU"/>
    </w:rPr>
  </w:style>
  <w:style w:type="paragraph" w:styleId="Header">
    <w:name w:val="header"/>
    <w:basedOn w:val="Normal"/>
    <w:link w:val="HeaderChar"/>
    <w:uiPriority w:val="99"/>
    <w:rsid w:val="00E144D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A068A"/>
    <w:rPr>
      <w:rFonts w:cs="Times New Roman"/>
      <w:sz w:val="28"/>
      <w:szCs w:val="28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97B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068A"/>
    <w:rPr>
      <w:rFonts w:cs="Times New Roman"/>
      <w:sz w:val="2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rsid w:val="008F125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F125F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%3f%3f%3f%3f%3f%3f%3f%3f%3f%3f\Application%20Data\Microsoft\%3f%3f%3f%3f%3f%3f%3f\%3f4%20%3f%3f%20%3f%3f%3f%3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?4 ?? ????</Template>
  <TotalTime>11</TotalTime>
  <Pages>8</Pages>
  <Words>9731</Words>
  <Characters>5547</Characters>
  <Application>Microsoft Office Outlook</Application>
  <DocSecurity>0</DocSecurity>
  <Lines>0</Lines>
  <Paragraphs>0</Paragraphs>
  <ScaleCrop>false</ScaleCrop>
  <Company>Горисполком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ХІ</dc:title>
  <dc:subject/>
  <dc:creator>Управление семьи и спорта</dc:creator>
  <cp:keywords/>
  <dc:description/>
  <cp:lastModifiedBy>user</cp:lastModifiedBy>
  <cp:revision>7</cp:revision>
  <cp:lastPrinted>2015-12-17T08:13:00Z</cp:lastPrinted>
  <dcterms:created xsi:type="dcterms:W3CDTF">2015-12-16T17:36:00Z</dcterms:created>
  <dcterms:modified xsi:type="dcterms:W3CDTF">2015-12-21T13:08:00Z</dcterms:modified>
</cp:coreProperties>
</file>